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CD82B" w14:textId="77777777" w:rsidR="00134B80" w:rsidRDefault="00C02296" w:rsidP="00134B80">
      <w:pPr>
        <w:spacing w:after="0"/>
        <w:rPr>
          <w:b/>
          <w:bCs/>
          <w:sz w:val="28"/>
          <w:szCs w:val="28"/>
        </w:rPr>
      </w:pPr>
      <w:r>
        <w:rPr>
          <w:rFonts w:cstheme="minorHAnsi"/>
          <w:noProof/>
          <w:color w:val="1F3864" w:themeColor="accent1" w:themeShade="80"/>
          <w:sz w:val="32"/>
          <w:szCs w:val="32"/>
        </w:rPr>
        <w:drawing>
          <wp:anchor distT="0" distB="0" distL="114300" distR="114300" simplePos="0" relativeHeight="251722752" behindDoc="0" locked="0" layoutInCell="1" allowOverlap="1" wp14:anchorId="5A2620C2" wp14:editId="03C3989C">
            <wp:simplePos x="0" y="0"/>
            <wp:positionH relativeFrom="column">
              <wp:posOffset>4802505</wp:posOffset>
            </wp:positionH>
            <wp:positionV relativeFrom="page">
              <wp:posOffset>356927</wp:posOffset>
            </wp:positionV>
            <wp:extent cx="1030605" cy="880110"/>
            <wp:effectExtent l="0" t="0" r="0" b="0"/>
            <wp:wrapTopAndBottom/>
            <wp:docPr id="642845498" name="Picture 1" descr="A logo with a green cros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2845498" name="Picture 1" descr="A logo with a green cross&#10;&#10;Description automatically generated with medium confidenc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0605" cy="8801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F79E8" w:rsidRPr="00134B80">
        <w:rPr>
          <w:b/>
          <w:bCs/>
          <w:noProof/>
          <w:sz w:val="28"/>
          <w:szCs w:val="28"/>
        </w:rPr>
        <w:drawing>
          <wp:anchor distT="0" distB="0" distL="114300" distR="114300" simplePos="0" relativeHeight="251720704" behindDoc="0" locked="0" layoutInCell="1" allowOverlap="1" wp14:anchorId="01C23BE4" wp14:editId="13805B8B">
            <wp:simplePos x="0" y="0"/>
            <wp:positionH relativeFrom="column">
              <wp:posOffset>-85090</wp:posOffset>
            </wp:positionH>
            <wp:positionV relativeFrom="page">
              <wp:posOffset>274955</wp:posOffset>
            </wp:positionV>
            <wp:extent cx="1633220" cy="1175385"/>
            <wp:effectExtent l="0" t="0" r="5080" b="5715"/>
            <wp:wrapTopAndBottom/>
            <wp:docPr id="11483694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220" cy="1175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34B80">
        <w:rPr>
          <w:b/>
          <w:bCs/>
          <w:sz w:val="28"/>
          <w:szCs w:val="28"/>
        </w:rPr>
        <w:t>VAT Declaration Form</w:t>
      </w:r>
    </w:p>
    <w:p w14:paraId="7D8DD00B" w14:textId="77777777" w:rsidR="00134B80" w:rsidRDefault="00134B80" w:rsidP="00134B80">
      <w:pPr>
        <w:spacing w:after="0"/>
        <w:rPr>
          <w:b/>
          <w:bCs/>
          <w:sz w:val="28"/>
          <w:szCs w:val="28"/>
        </w:rPr>
      </w:pPr>
    </w:p>
    <w:p w14:paraId="447341E3" w14:textId="77777777" w:rsidR="009676BC" w:rsidRPr="009676BC" w:rsidRDefault="009676BC" w:rsidP="000D0F34">
      <w:pPr>
        <w:spacing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Part 1 – Declaration by </w:t>
      </w:r>
      <w:r w:rsidR="00CF0A93">
        <w:rPr>
          <w:b/>
          <w:bCs/>
          <w:sz w:val="28"/>
          <w:szCs w:val="28"/>
        </w:rPr>
        <w:t>Applicant</w:t>
      </w:r>
    </w:p>
    <w:p w14:paraId="14B3801A" w14:textId="77777777" w:rsidR="0044261C" w:rsidRDefault="000D0F34" w:rsidP="000D0F34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4A270" wp14:editId="6A188358">
                <wp:simplePos x="0" y="0"/>
                <wp:positionH relativeFrom="margin">
                  <wp:posOffset>1773973</wp:posOffset>
                </wp:positionH>
                <wp:positionV relativeFrom="paragraph">
                  <wp:posOffset>167962</wp:posOffset>
                </wp:positionV>
                <wp:extent cx="3938705" cy="270344"/>
                <wp:effectExtent l="0" t="0" r="24130" b="158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8705" cy="270344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6EDAD5" id="Rectangle 1" o:spid="_x0000_s1026" style="position:absolute;margin-left:139.7pt;margin-top:13.25pt;width:310.15pt;height:21.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" fillcolor="white [3201]" strokecolor="black [3200]" strokeweight=".5pt">
                <w10:wrap anchorx="margin"/>
              </v:rect>
            </w:pict>
          </mc:Fallback>
        </mc:AlternateContent>
      </w:r>
    </w:p>
    <w:p w14:paraId="454628BB" w14:textId="77777777" w:rsidR="0044261C" w:rsidRDefault="0044261C" w:rsidP="000D0F34">
      <w:pPr>
        <w:pStyle w:val="ListParagraph"/>
        <w:numPr>
          <w:ilvl w:val="0"/>
          <w:numId w:val="1"/>
        </w:numPr>
        <w:spacing w:after="0"/>
      </w:pPr>
      <w:r>
        <w:t>Project Code</w:t>
      </w:r>
      <w:r w:rsidR="00CD144E">
        <w:t>:</w:t>
      </w:r>
    </w:p>
    <w:p w14:paraId="2F956C1F" w14:textId="77777777" w:rsidR="000D0F34" w:rsidRDefault="000D0F34" w:rsidP="000D0F34">
      <w:pPr>
        <w:pStyle w:val="ListParagraph"/>
        <w:spacing w:after="0"/>
        <w:ind w:left="360"/>
      </w:pPr>
    </w:p>
    <w:p w14:paraId="1261A11B" w14:textId="77777777" w:rsidR="0044261C" w:rsidRDefault="000D0F34" w:rsidP="000D0F34">
      <w:pPr>
        <w:pStyle w:val="ListParagraph"/>
        <w:numPr>
          <w:ilvl w:val="0"/>
          <w:numId w:val="1"/>
        </w:num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73ACF2" wp14:editId="75BEA1EB">
                <wp:simplePos x="0" y="0"/>
                <wp:positionH relativeFrom="margin">
                  <wp:posOffset>1774209</wp:posOffset>
                </wp:positionH>
                <wp:positionV relativeFrom="paragraph">
                  <wp:posOffset>11297</wp:posOffset>
                </wp:positionV>
                <wp:extent cx="3946724" cy="269875"/>
                <wp:effectExtent l="0" t="0" r="15875" b="158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6724" cy="26987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95B4AF" id="Rectangle 2" o:spid="_x0000_s1026" style="position:absolute;margin-left:139.7pt;margin-top:.9pt;width:310.75pt;height:21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" fillcolor="white [3201]" strokecolor="black [3200]" strokeweight=".5pt">
                <w10:wrap anchorx="margin"/>
              </v:rect>
            </w:pict>
          </mc:Fallback>
        </mc:AlternateContent>
      </w:r>
      <w:r w:rsidR="0044261C">
        <w:t>Project Title</w:t>
      </w:r>
      <w:r w:rsidR="00CD144E">
        <w:t>:</w:t>
      </w:r>
    </w:p>
    <w:p w14:paraId="466E32FE" w14:textId="77777777" w:rsidR="000D0F34" w:rsidRDefault="000D0F34" w:rsidP="000D0F34">
      <w:pPr>
        <w:pStyle w:val="ListParagraph"/>
        <w:spacing w:after="0"/>
        <w:ind w:left="360"/>
      </w:pPr>
    </w:p>
    <w:p w14:paraId="0CA71E3B" w14:textId="77777777" w:rsidR="003C5242" w:rsidRDefault="00F63FF2" w:rsidP="000D0F34">
      <w:pPr>
        <w:pStyle w:val="ListParagraph"/>
        <w:numPr>
          <w:ilvl w:val="0"/>
          <w:numId w:val="1"/>
        </w:num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D56A4B1" wp14:editId="6FF8D890">
                <wp:simplePos x="0" y="0"/>
                <wp:positionH relativeFrom="margin">
                  <wp:posOffset>1774209</wp:posOffset>
                </wp:positionH>
                <wp:positionV relativeFrom="paragraph">
                  <wp:posOffset>5298</wp:posOffset>
                </wp:positionV>
                <wp:extent cx="3946724" cy="269875"/>
                <wp:effectExtent l="0" t="0" r="15875" b="15875"/>
                <wp:wrapNone/>
                <wp:docPr id="2046708999" name="Rectangle 20467089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6724" cy="26987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9D1078" id="Rectangle 2046708999" o:spid="_x0000_s1026" style="position:absolute;margin-left:139.7pt;margin-top:.4pt;width:310.75pt;height:21.25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" fillcolor="white [3201]" strokecolor="black [3200]" strokeweight=".5pt">
                <w10:wrap anchorx="margin"/>
              </v:rect>
            </w:pict>
          </mc:Fallback>
        </mc:AlternateContent>
      </w:r>
      <w:r>
        <w:t>Number of Beneficiaries</w:t>
      </w:r>
      <w:r w:rsidR="00172B9D">
        <w:t>*</w:t>
      </w:r>
      <w:r>
        <w:t>:</w:t>
      </w:r>
    </w:p>
    <w:p w14:paraId="023F7CC1" w14:textId="77777777" w:rsidR="003C5242" w:rsidRDefault="003C5242" w:rsidP="00E42F14">
      <w:pPr>
        <w:pStyle w:val="ListParagraph"/>
      </w:pPr>
    </w:p>
    <w:p w14:paraId="58A197E2" w14:textId="77777777" w:rsidR="0044261C" w:rsidRDefault="000D0F34" w:rsidP="000D0F34">
      <w:pPr>
        <w:pStyle w:val="ListParagraph"/>
        <w:numPr>
          <w:ilvl w:val="0"/>
          <w:numId w:val="1"/>
        </w:num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990A58" wp14:editId="622E9986">
                <wp:simplePos x="0" y="0"/>
                <wp:positionH relativeFrom="margin">
                  <wp:posOffset>1774209</wp:posOffset>
                </wp:positionH>
                <wp:positionV relativeFrom="paragraph">
                  <wp:posOffset>5488</wp:posOffset>
                </wp:positionV>
                <wp:extent cx="3946724" cy="269875"/>
                <wp:effectExtent l="0" t="0" r="15875" b="158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6724" cy="26987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15AEFD" id="Rectangle 3" o:spid="_x0000_s1026" style="position:absolute;margin-left:139.7pt;margin-top:.45pt;width:310.75pt;height:21.2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" fillcolor="white [3201]" strokecolor="black [3200]" strokeweight=".5pt">
                <w10:wrap anchorx="margin"/>
              </v:rect>
            </w:pict>
          </mc:Fallback>
        </mc:AlternateContent>
      </w:r>
      <w:r w:rsidR="00CF0A93">
        <w:t>Applicant</w:t>
      </w:r>
      <w:r w:rsidR="00CD144E">
        <w:t>:</w:t>
      </w:r>
    </w:p>
    <w:p w14:paraId="4A4C938B" w14:textId="77777777" w:rsidR="000D0F34" w:rsidRDefault="000D0F34" w:rsidP="000D0F34">
      <w:pPr>
        <w:pStyle w:val="ListParagraph"/>
      </w:pPr>
    </w:p>
    <w:p w14:paraId="76C50F30" w14:textId="77777777" w:rsidR="0044261C" w:rsidRDefault="000D0F34" w:rsidP="0044261C">
      <w:pPr>
        <w:pStyle w:val="ListParagraph"/>
        <w:numPr>
          <w:ilvl w:val="0"/>
          <w:numId w:val="1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C4956E" wp14:editId="00A55815">
                <wp:simplePos x="0" y="0"/>
                <wp:positionH relativeFrom="margin">
                  <wp:posOffset>1774209</wp:posOffset>
                </wp:positionH>
                <wp:positionV relativeFrom="paragraph">
                  <wp:posOffset>12501</wp:posOffset>
                </wp:positionV>
                <wp:extent cx="3946724" cy="731520"/>
                <wp:effectExtent l="0" t="0" r="15875" b="1143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6724" cy="73152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FA774B" id="Rectangle 4" o:spid="_x0000_s1026" style="position:absolute;margin-left:139.7pt;margin-top:1pt;width:310.75pt;height:57.6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" fillcolor="white [3201]" strokecolor="black [3200]" strokeweight=".5pt">
                <w10:wrap anchorx="margin"/>
              </v:rect>
            </w:pict>
          </mc:Fallback>
        </mc:AlternateContent>
      </w:r>
      <w:r w:rsidR="00CF0A93">
        <w:t>Applicant</w:t>
      </w:r>
      <w:r w:rsidR="0044261C">
        <w:t>’s Address</w:t>
      </w:r>
      <w:r w:rsidR="00CD144E">
        <w:t>:</w:t>
      </w:r>
    </w:p>
    <w:p w14:paraId="00E4A086" w14:textId="77777777" w:rsidR="000D0F34" w:rsidRDefault="000D0F34" w:rsidP="000D0F34"/>
    <w:p w14:paraId="5DEEE05D" w14:textId="77777777" w:rsidR="000D0F34" w:rsidRDefault="000D0F34" w:rsidP="000D0F34"/>
    <w:p w14:paraId="302225A8" w14:textId="77777777" w:rsidR="0044261C" w:rsidRDefault="000D0F34" w:rsidP="00D1743E">
      <w:pPr>
        <w:pStyle w:val="ListParagraph"/>
        <w:numPr>
          <w:ilvl w:val="0"/>
          <w:numId w:val="1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230DD2B" wp14:editId="07A195AA">
                <wp:simplePos x="0" y="0"/>
                <wp:positionH relativeFrom="margin">
                  <wp:posOffset>1774209</wp:posOffset>
                </wp:positionH>
                <wp:positionV relativeFrom="paragraph">
                  <wp:posOffset>8871</wp:posOffset>
                </wp:positionV>
                <wp:extent cx="3946724" cy="269875"/>
                <wp:effectExtent l="0" t="0" r="15875" b="158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6724" cy="26987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D53725" id="Rectangle 5" o:spid="_x0000_s1026" style="position:absolute;margin-left:139.7pt;margin-top:.7pt;width:310.75pt;height:21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" fillcolor="white [3201]" strokecolor="black [3200]" strokeweight=".5pt">
                <w10:wrap anchorx="margin"/>
              </v:rect>
            </w:pict>
          </mc:Fallback>
        </mc:AlternateContent>
      </w:r>
      <w:r w:rsidR="0044261C">
        <w:t>Name of Project Leader</w:t>
      </w:r>
      <w:r w:rsidR="00CD144E">
        <w:t>:</w:t>
      </w:r>
    </w:p>
    <w:p w14:paraId="290B631E" w14:textId="77777777" w:rsidR="000D0F34" w:rsidRDefault="000D0F34" w:rsidP="000D0F34">
      <w:pPr>
        <w:pStyle w:val="ListParagraph"/>
        <w:ind w:left="360"/>
      </w:pPr>
    </w:p>
    <w:p w14:paraId="34E63B82" w14:textId="77777777" w:rsidR="0051427D" w:rsidRDefault="00F63FF2" w:rsidP="002A3CA1">
      <w:pPr>
        <w:pStyle w:val="ListParagraph"/>
        <w:numPr>
          <w:ilvl w:val="0"/>
          <w:numId w:val="1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CF74DEF" wp14:editId="1675A5FD">
                <wp:simplePos x="0" y="0"/>
                <wp:positionH relativeFrom="margin">
                  <wp:align>right</wp:align>
                </wp:positionH>
                <wp:positionV relativeFrom="paragraph">
                  <wp:posOffset>8255</wp:posOffset>
                </wp:positionV>
                <wp:extent cx="3638550" cy="269875"/>
                <wp:effectExtent l="0" t="0" r="19050" b="15875"/>
                <wp:wrapNone/>
                <wp:docPr id="685268715" name="Rectangle 6852687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8550" cy="26987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9E88F8" id="Rectangle 685268715" o:spid="_x0000_s1026" style="position:absolute;margin-left:235.3pt;margin-top:.65pt;width:286.5pt;height:21.25pt;z-index:2517166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" fillcolor="white [3201]" strokecolor="black [3200]" strokeweight=".5pt">
                <w10:wrap anchorx="margin"/>
              </v:rect>
            </w:pict>
          </mc:Fallback>
        </mc:AlternateContent>
      </w:r>
      <w:r w:rsidR="0051427D">
        <w:t xml:space="preserve">Project Leader e-mail </w:t>
      </w:r>
      <w:r w:rsidR="0059655C">
        <w:t>A</w:t>
      </w:r>
      <w:r w:rsidR="0051427D">
        <w:t>ddress:</w:t>
      </w:r>
    </w:p>
    <w:p w14:paraId="7F85BA3F" w14:textId="77777777" w:rsidR="0051427D" w:rsidRDefault="0051427D" w:rsidP="00E42F14">
      <w:pPr>
        <w:pStyle w:val="ListParagraph"/>
      </w:pPr>
    </w:p>
    <w:p w14:paraId="484702CA" w14:textId="77777777" w:rsidR="00C727D3" w:rsidRDefault="00C727D3" w:rsidP="002A3CA1">
      <w:pPr>
        <w:pStyle w:val="ListParagraph"/>
        <w:numPr>
          <w:ilvl w:val="0"/>
          <w:numId w:val="1"/>
        </w:numPr>
      </w:pPr>
      <w:r>
        <w:t xml:space="preserve">Description of the </w:t>
      </w:r>
      <w:r w:rsidR="005A37C2">
        <w:t xml:space="preserve">proposed </w:t>
      </w:r>
      <w:r>
        <w:t>p</w:t>
      </w:r>
      <w:r w:rsidR="002A3CA1">
        <w:t>roject</w:t>
      </w:r>
      <w:r w:rsidR="00DC20E4">
        <w:t>, including details on the expenditure to be covered by the funding</w:t>
      </w:r>
      <w:r w:rsidR="004020FE">
        <w:t>:</w:t>
      </w:r>
    </w:p>
    <w:p w14:paraId="6742DB9E" w14:textId="77777777" w:rsidR="000D0F34" w:rsidRDefault="000D0F34" w:rsidP="000D0F34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6D9E6C" wp14:editId="1A6361F7">
                <wp:simplePos x="0" y="0"/>
                <wp:positionH relativeFrom="margin">
                  <wp:align>right</wp:align>
                </wp:positionH>
                <wp:positionV relativeFrom="paragraph">
                  <wp:posOffset>47349</wp:posOffset>
                </wp:positionV>
                <wp:extent cx="5461690" cy="1319916"/>
                <wp:effectExtent l="0" t="0" r="24765" b="1397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1690" cy="1319916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B55AD1" id="Rectangle 6" o:spid="_x0000_s1026" style="position:absolute;margin-left:378.85pt;margin-top:3.75pt;width:430.05pt;height:103.95pt;z-index:251669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" fillcolor="white [3201]" strokecolor="black [3200]" strokeweight=".5pt">
                <w10:wrap anchorx="margin"/>
              </v:rect>
            </w:pict>
          </mc:Fallback>
        </mc:AlternateContent>
      </w:r>
    </w:p>
    <w:p w14:paraId="0AF02D3E" w14:textId="77777777" w:rsidR="002F6795" w:rsidRDefault="002F6795" w:rsidP="000D0F34">
      <w:pPr>
        <w:pStyle w:val="ListParagraph"/>
        <w:ind w:left="360"/>
      </w:pPr>
    </w:p>
    <w:p w14:paraId="3B046C21" w14:textId="77777777" w:rsidR="002F6795" w:rsidRDefault="002F6795" w:rsidP="000D0F34">
      <w:pPr>
        <w:pStyle w:val="ListParagraph"/>
        <w:ind w:left="360"/>
      </w:pPr>
    </w:p>
    <w:p w14:paraId="33B50834" w14:textId="77777777" w:rsidR="000D0F34" w:rsidRDefault="000D0F34" w:rsidP="000D0F34">
      <w:pPr>
        <w:pStyle w:val="ListParagraph"/>
        <w:ind w:left="360"/>
      </w:pPr>
    </w:p>
    <w:p w14:paraId="4308810A" w14:textId="77777777" w:rsidR="000D0F34" w:rsidRDefault="000D0F34" w:rsidP="000D0F34">
      <w:pPr>
        <w:pStyle w:val="ListParagraph"/>
        <w:ind w:left="360"/>
      </w:pPr>
    </w:p>
    <w:p w14:paraId="384B47C8" w14:textId="77777777" w:rsidR="000D0F34" w:rsidRDefault="000D0F34" w:rsidP="000D0F34">
      <w:pPr>
        <w:pStyle w:val="ListParagraph"/>
        <w:ind w:left="360"/>
      </w:pPr>
    </w:p>
    <w:p w14:paraId="3B0D93C1" w14:textId="77777777" w:rsidR="000D0F34" w:rsidRDefault="000D0F34" w:rsidP="002F6795">
      <w:pPr>
        <w:pStyle w:val="ListParagraph"/>
        <w:spacing w:after="0"/>
        <w:ind w:left="360"/>
      </w:pPr>
    </w:p>
    <w:p w14:paraId="12EA33A0" w14:textId="77777777" w:rsidR="000D0F34" w:rsidRDefault="000D0F34" w:rsidP="002F6795">
      <w:pPr>
        <w:pStyle w:val="ListParagraph"/>
        <w:spacing w:after="0"/>
        <w:ind w:left="360"/>
      </w:pPr>
    </w:p>
    <w:p w14:paraId="3DCB32CE" w14:textId="77777777" w:rsidR="00DC20E4" w:rsidRDefault="00DC20E4" w:rsidP="00DC20E4">
      <w:pPr>
        <w:spacing w:after="0"/>
      </w:pPr>
    </w:p>
    <w:p w14:paraId="3768CCB9" w14:textId="77777777" w:rsidR="005429CE" w:rsidRDefault="005429CE" w:rsidP="005429CE">
      <w:pPr>
        <w:spacing w:after="0"/>
      </w:pPr>
      <w:r>
        <w:t>I declare that the above-mentioned information is correct.</w:t>
      </w:r>
    </w:p>
    <w:p w14:paraId="4A829E69" w14:textId="77777777" w:rsidR="005429CE" w:rsidRDefault="005429CE" w:rsidP="005429CE">
      <w:pPr>
        <w:spacing w:after="0"/>
      </w:pPr>
    </w:p>
    <w:p w14:paraId="10040DBF" w14:textId="77777777" w:rsidR="005429CE" w:rsidRDefault="005429CE" w:rsidP="005429CE">
      <w:pPr>
        <w:spacing w:after="0"/>
      </w:pPr>
      <w:r>
        <w:t xml:space="preserve"> </w:t>
      </w:r>
    </w:p>
    <w:p w14:paraId="06900593" w14:textId="77777777" w:rsidR="005429CE" w:rsidRDefault="005429CE" w:rsidP="005429CE">
      <w:pPr>
        <w:spacing w:after="0"/>
      </w:pPr>
    </w:p>
    <w:p w14:paraId="5E3279D2" w14:textId="77777777" w:rsidR="00C95D90" w:rsidRDefault="00C95D90" w:rsidP="005429CE">
      <w:pPr>
        <w:spacing w:after="0"/>
      </w:pPr>
    </w:p>
    <w:p w14:paraId="51784794" w14:textId="77777777" w:rsidR="00134B80" w:rsidRDefault="00134B80" w:rsidP="005429CE">
      <w:pPr>
        <w:spacing w:after="0"/>
      </w:pPr>
    </w:p>
    <w:p w14:paraId="0E5ECDE3" w14:textId="77777777" w:rsidR="00C95D90" w:rsidRDefault="00C95D90" w:rsidP="005429CE">
      <w:pPr>
        <w:spacing w:after="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3"/>
        <w:gridCol w:w="236"/>
        <w:gridCol w:w="2782"/>
        <w:gridCol w:w="236"/>
        <w:gridCol w:w="3029"/>
      </w:tblGrid>
      <w:tr w:rsidR="00C95D90" w14:paraId="776C3261" w14:textId="77777777" w:rsidTr="00C95D90">
        <w:tc>
          <w:tcPr>
            <w:tcW w:w="2743" w:type="dxa"/>
            <w:tcBorders>
              <w:top w:val="single" w:sz="4" w:space="0" w:color="auto"/>
            </w:tcBorders>
          </w:tcPr>
          <w:p w14:paraId="660D3E20" w14:textId="77777777" w:rsidR="00C95D90" w:rsidRDefault="00C95D90" w:rsidP="00C95D90">
            <w:pPr>
              <w:jc w:val="center"/>
            </w:pPr>
            <w:r>
              <w:t xml:space="preserve">Signature and stamp of </w:t>
            </w:r>
            <w:r w:rsidR="00CD0EC1">
              <w:t>applicant</w:t>
            </w:r>
            <w:r w:rsidR="005A37C2">
              <w:t>’s representative</w:t>
            </w:r>
          </w:p>
          <w:p w14:paraId="25154877" w14:textId="77777777" w:rsidR="00C95D90" w:rsidRDefault="00C95D90" w:rsidP="00C95D90">
            <w:pPr>
              <w:jc w:val="center"/>
            </w:pPr>
          </w:p>
        </w:tc>
        <w:tc>
          <w:tcPr>
            <w:tcW w:w="236" w:type="dxa"/>
          </w:tcPr>
          <w:p w14:paraId="3C89B3DB" w14:textId="77777777" w:rsidR="00C95D90" w:rsidRDefault="00C95D90" w:rsidP="00C95D90">
            <w:pPr>
              <w:jc w:val="center"/>
            </w:pPr>
          </w:p>
        </w:tc>
        <w:tc>
          <w:tcPr>
            <w:tcW w:w="2782" w:type="dxa"/>
            <w:tcBorders>
              <w:top w:val="single" w:sz="4" w:space="0" w:color="auto"/>
            </w:tcBorders>
          </w:tcPr>
          <w:p w14:paraId="09C59BFF" w14:textId="77777777" w:rsidR="00C95D90" w:rsidRDefault="00C95D90" w:rsidP="00C95D90">
            <w:pPr>
              <w:jc w:val="center"/>
            </w:pPr>
            <w:r>
              <w:t xml:space="preserve">Name of </w:t>
            </w:r>
            <w:r w:rsidR="00CD0EC1">
              <w:t>applicant’s</w:t>
            </w:r>
            <w:r>
              <w:t xml:space="preserve"> representative</w:t>
            </w:r>
          </w:p>
        </w:tc>
        <w:tc>
          <w:tcPr>
            <w:tcW w:w="236" w:type="dxa"/>
          </w:tcPr>
          <w:p w14:paraId="7CFE4B64" w14:textId="77777777" w:rsidR="00C95D90" w:rsidRDefault="00C95D90" w:rsidP="00C95D90">
            <w:pPr>
              <w:jc w:val="center"/>
            </w:pPr>
          </w:p>
        </w:tc>
        <w:tc>
          <w:tcPr>
            <w:tcW w:w="3029" w:type="dxa"/>
            <w:tcBorders>
              <w:top w:val="single" w:sz="4" w:space="0" w:color="auto"/>
            </w:tcBorders>
          </w:tcPr>
          <w:p w14:paraId="429F3FA7" w14:textId="77777777" w:rsidR="00C95D90" w:rsidRDefault="00C95D90" w:rsidP="00C95D90">
            <w:pPr>
              <w:jc w:val="center"/>
            </w:pPr>
            <w:r>
              <w:t>Date</w:t>
            </w:r>
          </w:p>
          <w:p w14:paraId="7259BB1D" w14:textId="77777777" w:rsidR="00C95D90" w:rsidRDefault="00C95D90" w:rsidP="00C95D90">
            <w:pPr>
              <w:jc w:val="center"/>
            </w:pPr>
          </w:p>
        </w:tc>
      </w:tr>
    </w:tbl>
    <w:p w14:paraId="0CD5B458" w14:textId="77777777" w:rsidR="005429CE" w:rsidRDefault="005429CE" w:rsidP="005429CE">
      <w:pPr>
        <w:spacing w:after="0"/>
      </w:pPr>
    </w:p>
    <w:p w14:paraId="7D74463E" w14:textId="77777777" w:rsidR="00A91D5D" w:rsidRPr="00820F4F" w:rsidRDefault="00A91D5D" w:rsidP="00A91D5D">
      <w:pPr>
        <w:spacing w:after="0"/>
      </w:pPr>
      <w:r>
        <w:t>*Beneficiary is any organisation that will act as a contracting authority during the implementation of this project</w:t>
      </w:r>
      <w:r w:rsidR="00E42F14">
        <w:t>.</w:t>
      </w:r>
    </w:p>
    <w:p w14:paraId="70B7B427" w14:textId="77777777" w:rsidR="00DC20E4" w:rsidRPr="00CD0EC1" w:rsidRDefault="005429CE" w:rsidP="00E42F14">
      <w:pPr>
        <w:spacing w:after="0"/>
        <w:rPr>
          <w:b/>
          <w:bCs/>
          <w:sz w:val="28"/>
          <w:szCs w:val="28"/>
        </w:rPr>
      </w:pPr>
      <w:r>
        <w:br w:type="page"/>
      </w:r>
      <w:r w:rsidRPr="00CD0EC1">
        <w:rPr>
          <w:b/>
          <w:bCs/>
          <w:sz w:val="28"/>
          <w:szCs w:val="28"/>
        </w:rPr>
        <w:lastRenderedPageBreak/>
        <w:t>Part 2 – Declaration</w:t>
      </w:r>
      <w:r w:rsidR="005A797E">
        <w:rPr>
          <w:b/>
          <w:bCs/>
          <w:sz w:val="28"/>
          <w:szCs w:val="28"/>
        </w:rPr>
        <w:t>*</w:t>
      </w:r>
      <w:r w:rsidRPr="00CD0EC1">
        <w:rPr>
          <w:b/>
          <w:bCs/>
          <w:sz w:val="28"/>
          <w:szCs w:val="28"/>
        </w:rPr>
        <w:t xml:space="preserve"> by Beneficiary/Beneficiaries</w:t>
      </w:r>
      <w:r w:rsidR="002D284A">
        <w:rPr>
          <w:b/>
          <w:bCs/>
          <w:sz w:val="28"/>
          <w:szCs w:val="28"/>
        </w:rPr>
        <w:t>*</w:t>
      </w:r>
      <w:r w:rsidR="005A797E">
        <w:rPr>
          <w:b/>
          <w:bCs/>
          <w:sz w:val="28"/>
          <w:szCs w:val="28"/>
        </w:rPr>
        <w:t>*</w:t>
      </w:r>
    </w:p>
    <w:p w14:paraId="52873148" w14:textId="77777777" w:rsidR="00DC20E4" w:rsidRDefault="00DC3A40" w:rsidP="00DC20E4">
      <w:pPr>
        <w:pStyle w:val="ListParagraph"/>
        <w:spacing w:after="0"/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6FB9CEE" wp14:editId="24967915">
                <wp:simplePos x="0" y="0"/>
                <wp:positionH relativeFrom="margin">
                  <wp:posOffset>1646555</wp:posOffset>
                </wp:positionH>
                <wp:positionV relativeFrom="paragraph">
                  <wp:posOffset>184150</wp:posOffset>
                </wp:positionV>
                <wp:extent cx="4062730" cy="269875"/>
                <wp:effectExtent l="0" t="0" r="13970" b="15875"/>
                <wp:wrapNone/>
                <wp:docPr id="1816912978" name="Rectangle 18169129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2730" cy="26987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A8EDF3" id="Rectangle 1816912978" o:spid="_x0000_s1026" style="position:absolute;margin-left:129.65pt;margin-top:14.5pt;width:319.9pt;height:21.2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" fillcolor="white [3201]" strokecolor="black [3200]" strokeweight=".5pt">
                <w10:wrap anchorx="margin"/>
              </v:rect>
            </w:pict>
          </mc:Fallback>
        </mc:AlternateContent>
      </w:r>
    </w:p>
    <w:p w14:paraId="277A6D67" w14:textId="77777777" w:rsidR="00DC3A40" w:rsidRDefault="00DC3A40" w:rsidP="00DC3A40">
      <w:pPr>
        <w:pStyle w:val="ListParagraph"/>
        <w:numPr>
          <w:ilvl w:val="0"/>
          <w:numId w:val="2"/>
        </w:numPr>
        <w:spacing w:after="0"/>
      </w:pPr>
      <w:r>
        <w:t>Project Code:</w:t>
      </w:r>
      <w:r w:rsidRPr="00DC3A40">
        <w:rPr>
          <w:noProof/>
        </w:rPr>
        <w:t xml:space="preserve"> </w:t>
      </w:r>
    </w:p>
    <w:p w14:paraId="1EC3BE85" w14:textId="77777777" w:rsidR="00DC3A40" w:rsidRDefault="00DC3A40" w:rsidP="0029674E">
      <w:pPr>
        <w:pStyle w:val="ListParagraph"/>
        <w:spacing w:after="0"/>
        <w:ind w:left="360"/>
      </w:pPr>
    </w:p>
    <w:p w14:paraId="5670AD56" w14:textId="77777777" w:rsidR="005429CE" w:rsidRDefault="005429CE" w:rsidP="0042086B">
      <w:pPr>
        <w:pStyle w:val="ListParagraph"/>
        <w:numPr>
          <w:ilvl w:val="0"/>
          <w:numId w:val="2"/>
        </w:num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1B1F434" wp14:editId="52F266ED">
                <wp:simplePos x="0" y="0"/>
                <wp:positionH relativeFrom="margin">
                  <wp:align>right</wp:align>
                </wp:positionH>
                <wp:positionV relativeFrom="paragraph">
                  <wp:posOffset>8255</wp:posOffset>
                </wp:positionV>
                <wp:extent cx="4062730" cy="269875"/>
                <wp:effectExtent l="0" t="0" r="13970" b="15875"/>
                <wp:wrapNone/>
                <wp:docPr id="779359393" name="Rectangle 779359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2730" cy="26987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380AC5" id="Rectangle 779359393" o:spid="_x0000_s1026" style="position:absolute;margin-left:268.7pt;margin-top:.65pt;width:319.9pt;height:21.25pt;z-index:2517094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" fillcolor="white [3201]" strokecolor="black [3200]" strokeweight=".5pt">
                <w10:wrap anchorx="margin"/>
              </v:rect>
            </w:pict>
          </mc:Fallback>
        </mc:AlternateContent>
      </w:r>
      <w:r w:rsidR="00CD0EC1">
        <w:t xml:space="preserve">Beneficiary’s </w:t>
      </w:r>
      <w:r>
        <w:t>Name:</w:t>
      </w:r>
    </w:p>
    <w:p w14:paraId="3BB69ED9" w14:textId="77777777" w:rsidR="00BB5E0A" w:rsidRDefault="00BB5E0A" w:rsidP="00BB5E0A">
      <w:pPr>
        <w:pStyle w:val="ListParagraph"/>
        <w:spacing w:after="0"/>
        <w:ind w:left="360"/>
      </w:pPr>
    </w:p>
    <w:p w14:paraId="67F8C62B" w14:textId="77777777" w:rsidR="005429CE" w:rsidRDefault="005429CE" w:rsidP="00CD0EC1">
      <w:pPr>
        <w:pStyle w:val="ListParagraph"/>
        <w:numPr>
          <w:ilvl w:val="0"/>
          <w:numId w:val="2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8636BA3" wp14:editId="59252860">
                <wp:simplePos x="0" y="0"/>
                <wp:positionH relativeFrom="margin">
                  <wp:align>right</wp:align>
                </wp:positionH>
                <wp:positionV relativeFrom="paragraph">
                  <wp:posOffset>10160</wp:posOffset>
                </wp:positionV>
                <wp:extent cx="4062730" cy="731520"/>
                <wp:effectExtent l="0" t="0" r="13970" b="11430"/>
                <wp:wrapNone/>
                <wp:docPr id="1477032206" name="Rectangle 1477032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2730" cy="73152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86807D" id="Rectangle 1477032206" o:spid="_x0000_s1026" style="position:absolute;margin-left:268.7pt;margin-top:.8pt;width:319.9pt;height:57.6pt;z-index:2517104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" fillcolor="white [3201]" strokecolor="black [3200]" strokeweight=".5pt">
                <w10:wrap anchorx="margin"/>
              </v:rect>
            </w:pict>
          </mc:Fallback>
        </mc:AlternateContent>
      </w:r>
      <w:r w:rsidR="00CD0EC1">
        <w:t xml:space="preserve">Beneficiary’s </w:t>
      </w:r>
      <w:r>
        <w:t>Address:</w:t>
      </w:r>
    </w:p>
    <w:p w14:paraId="4DD74992" w14:textId="77777777" w:rsidR="005429CE" w:rsidRDefault="005429CE" w:rsidP="005429CE"/>
    <w:p w14:paraId="572E39BC" w14:textId="77777777" w:rsidR="005429CE" w:rsidRDefault="005429CE" w:rsidP="005429CE"/>
    <w:p w14:paraId="2369B704" w14:textId="77777777" w:rsidR="005429CE" w:rsidRDefault="005429CE" w:rsidP="00CD0EC1">
      <w:pPr>
        <w:pStyle w:val="ListParagraph"/>
        <w:numPr>
          <w:ilvl w:val="0"/>
          <w:numId w:val="2"/>
        </w:numPr>
      </w:pPr>
      <w:r>
        <w:t>Details on the expenditure to be covered by the funding for this Beneficiary:</w:t>
      </w:r>
    </w:p>
    <w:p w14:paraId="299EE680" w14:textId="77777777" w:rsidR="005429CE" w:rsidRDefault="005429CE" w:rsidP="005429CE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18AD4C1" wp14:editId="4610967A">
                <wp:simplePos x="0" y="0"/>
                <wp:positionH relativeFrom="margin">
                  <wp:align>right</wp:align>
                </wp:positionH>
                <wp:positionV relativeFrom="paragraph">
                  <wp:posOffset>78796</wp:posOffset>
                </wp:positionV>
                <wp:extent cx="5461690" cy="1073426"/>
                <wp:effectExtent l="0" t="0" r="24765" b="12700"/>
                <wp:wrapNone/>
                <wp:docPr id="1688633909" name="Rectangle 16886339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1690" cy="1073426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29EF73" w14:textId="77777777" w:rsidR="0042086B" w:rsidRDefault="0042086B" w:rsidP="0042086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8AD4C1" id="Rectangle 1688633909" o:spid="_x0000_s1026" style="position:absolute;left:0;text-align:left;margin-left:378.85pt;margin-top:6.2pt;width:430.05pt;height:84.5pt;z-index:2517125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" fillcolor="white [3201]" strokecolor="black [3200]" strokeweight=".5pt">
                <v:textbox>
                  <w:txbxContent>
                    <w:p w14:paraId="4229EF73" w14:textId="77777777" w:rsidR="0042086B" w:rsidRDefault="0042086B" w:rsidP="0042086B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FFD925E" w14:textId="77777777" w:rsidR="005429CE" w:rsidRDefault="005429CE" w:rsidP="005429CE">
      <w:pPr>
        <w:pStyle w:val="ListParagraph"/>
        <w:ind w:left="360"/>
      </w:pPr>
    </w:p>
    <w:p w14:paraId="4DE50022" w14:textId="77777777" w:rsidR="005429CE" w:rsidRDefault="005429CE" w:rsidP="005429CE">
      <w:pPr>
        <w:pStyle w:val="ListParagraph"/>
        <w:ind w:left="360"/>
      </w:pPr>
    </w:p>
    <w:p w14:paraId="6542E5FA" w14:textId="77777777" w:rsidR="005429CE" w:rsidRDefault="005429CE" w:rsidP="005429CE">
      <w:pPr>
        <w:pStyle w:val="ListParagraph"/>
        <w:ind w:left="360"/>
      </w:pPr>
    </w:p>
    <w:p w14:paraId="527D888D" w14:textId="77777777" w:rsidR="005429CE" w:rsidRDefault="005429CE" w:rsidP="005429CE">
      <w:pPr>
        <w:pStyle w:val="ListParagraph"/>
        <w:ind w:left="360"/>
      </w:pPr>
    </w:p>
    <w:p w14:paraId="34EC762B" w14:textId="77777777" w:rsidR="005429CE" w:rsidRDefault="005429CE" w:rsidP="005429CE">
      <w:pPr>
        <w:pStyle w:val="ListParagraph"/>
        <w:ind w:left="360"/>
      </w:pPr>
    </w:p>
    <w:p w14:paraId="6E7E2D81" w14:textId="77777777" w:rsidR="005429CE" w:rsidRDefault="005429CE" w:rsidP="005429CE">
      <w:pPr>
        <w:pStyle w:val="ListParagraph"/>
        <w:spacing w:after="0"/>
        <w:ind w:left="360"/>
      </w:pPr>
    </w:p>
    <w:p w14:paraId="79A49E8D" w14:textId="77777777" w:rsidR="005429CE" w:rsidRDefault="005429CE" w:rsidP="005429CE">
      <w:pPr>
        <w:pStyle w:val="ListParagraph"/>
        <w:numPr>
          <w:ilvl w:val="0"/>
          <w:numId w:val="2"/>
        </w:numPr>
        <w:spacing w:after="0"/>
      </w:pPr>
      <w:r>
        <w:t>Description of revenue generated by this Beneficiary, or expected to be generated, as a result of the expenditure covered by the funding:</w:t>
      </w:r>
    </w:p>
    <w:p w14:paraId="3B638E9E" w14:textId="77777777" w:rsidR="005429CE" w:rsidRDefault="00A34F45" w:rsidP="005429CE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569A02A" wp14:editId="40322208">
                <wp:simplePos x="0" y="0"/>
                <wp:positionH relativeFrom="margin">
                  <wp:align>right</wp:align>
                </wp:positionH>
                <wp:positionV relativeFrom="paragraph">
                  <wp:posOffset>66013</wp:posOffset>
                </wp:positionV>
                <wp:extent cx="5461690" cy="1073426"/>
                <wp:effectExtent l="0" t="0" r="24765" b="1270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1690" cy="1073426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F40B87" w14:textId="77777777" w:rsidR="00A34F45" w:rsidRDefault="00A34F45" w:rsidP="00A34F4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69A02A" id="Rectangle 9" o:spid="_x0000_s1027" style="position:absolute;margin-left:378.85pt;margin-top:5.2pt;width:430.05pt;height:84.5pt;z-index:2517145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" fillcolor="white [3201]" strokecolor="black [3200]" strokeweight=".5pt">
                <v:textbox>
                  <w:txbxContent>
                    <w:p w14:paraId="27F40B87" w14:textId="77777777" w:rsidR="00A34F45" w:rsidRDefault="00A34F45" w:rsidP="00A34F45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56325ED" w14:textId="77777777" w:rsidR="005429CE" w:rsidRDefault="005429CE" w:rsidP="005429CE">
      <w:pPr>
        <w:spacing w:after="0"/>
      </w:pPr>
    </w:p>
    <w:p w14:paraId="77B2EFD4" w14:textId="77777777" w:rsidR="005429CE" w:rsidRDefault="005429CE" w:rsidP="005429CE">
      <w:pPr>
        <w:spacing w:after="0"/>
      </w:pPr>
    </w:p>
    <w:p w14:paraId="26A7863D" w14:textId="77777777" w:rsidR="005429CE" w:rsidRDefault="005429CE" w:rsidP="005429CE">
      <w:pPr>
        <w:spacing w:after="0"/>
      </w:pPr>
    </w:p>
    <w:p w14:paraId="03D58D22" w14:textId="77777777" w:rsidR="005429CE" w:rsidRDefault="005429CE" w:rsidP="005429CE">
      <w:pPr>
        <w:spacing w:after="0"/>
      </w:pPr>
    </w:p>
    <w:p w14:paraId="329402F5" w14:textId="77777777" w:rsidR="005429CE" w:rsidRDefault="005429CE" w:rsidP="005429CE">
      <w:pPr>
        <w:spacing w:after="0"/>
      </w:pPr>
    </w:p>
    <w:p w14:paraId="73422DEB" w14:textId="77777777" w:rsidR="00EB2595" w:rsidRDefault="00EB2595" w:rsidP="00CF1BBC">
      <w:pPr>
        <w:pStyle w:val="ListParagraph"/>
        <w:ind w:left="360"/>
      </w:pPr>
    </w:p>
    <w:p w14:paraId="4CE8840F" w14:textId="77777777" w:rsidR="004020FE" w:rsidRDefault="004020FE" w:rsidP="00CD0EC1">
      <w:pPr>
        <w:pStyle w:val="ListParagraph"/>
        <w:numPr>
          <w:ilvl w:val="0"/>
          <w:numId w:val="2"/>
        </w:numPr>
      </w:pPr>
      <w:r>
        <w:t xml:space="preserve">VAT number </w:t>
      </w:r>
      <w:r w:rsidR="00DC20E4">
        <w:t xml:space="preserve">of the Beneficiary </w:t>
      </w:r>
      <w:r w:rsidR="00670A2D">
        <w:t>(if applicable)</w:t>
      </w:r>
      <w:r w:rsidR="00C727D3">
        <w:t>:</w:t>
      </w:r>
      <w:r>
        <w:t xml:space="preserve"> </w:t>
      </w:r>
    </w:p>
    <w:p w14:paraId="0F1F1EAD" w14:textId="77777777" w:rsidR="00533724" w:rsidRDefault="00533724" w:rsidP="00E42F14">
      <w:pPr>
        <w:pStyle w:val="ListParagraph"/>
        <w:ind w:left="360"/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195"/>
        <w:gridCol w:w="3974"/>
      </w:tblGrid>
      <w:tr w:rsidR="00533724" w:rsidRPr="004702E3" w14:paraId="4D50FD16" w14:textId="77777777" w:rsidTr="00E42F14"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E8838D" w14:textId="77777777" w:rsidR="00533724" w:rsidRPr="004702E3" w:rsidRDefault="00533724" w:rsidP="000D3AE9">
            <w:pPr>
              <w:pStyle w:val="ListParagraph"/>
              <w:ind w:left="0"/>
            </w:pPr>
            <w:r>
              <w:t>Article 10</w:t>
            </w:r>
          </w:p>
        </w:tc>
        <w:tc>
          <w:tcPr>
            <w:tcW w:w="3974" w:type="dxa"/>
            <w:tcBorders>
              <w:left w:val="single" w:sz="4" w:space="0" w:color="auto"/>
            </w:tcBorders>
          </w:tcPr>
          <w:p w14:paraId="6E0B949B" w14:textId="77777777" w:rsidR="00533724" w:rsidRPr="004702E3" w:rsidRDefault="00533724" w:rsidP="000D3AE9">
            <w:pPr>
              <w:pStyle w:val="ListParagraph"/>
              <w:ind w:left="0"/>
            </w:pPr>
            <w:r>
              <w:t>MT</w:t>
            </w:r>
          </w:p>
        </w:tc>
      </w:tr>
      <w:tr w:rsidR="00533724" w:rsidRPr="004702E3" w14:paraId="4AE7984E" w14:textId="77777777" w:rsidTr="00E42F14"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0A1BB8" w14:textId="77777777" w:rsidR="00533724" w:rsidRPr="004702E3" w:rsidRDefault="00533724" w:rsidP="000D3AE9">
            <w:pPr>
              <w:pStyle w:val="ListParagraph"/>
              <w:ind w:left="0"/>
            </w:pPr>
            <w:r>
              <w:t>Article 11</w:t>
            </w:r>
          </w:p>
        </w:tc>
        <w:tc>
          <w:tcPr>
            <w:tcW w:w="3974" w:type="dxa"/>
            <w:tcBorders>
              <w:left w:val="single" w:sz="4" w:space="0" w:color="auto"/>
            </w:tcBorders>
          </w:tcPr>
          <w:p w14:paraId="19D63CCF" w14:textId="77777777" w:rsidR="00533724" w:rsidRPr="004702E3" w:rsidRDefault="00533724" w:rsidP="000D3AE9">
            <w:pPr>
              <w:pStyle w:val="ListParagraph"/>
              <w:ind w:left="0"/>
            </w:pPr>
          </w:p>
        </w:tc>
      </w:tr>
      <w:tr w:rsidR="00533724" w14:paraId="030B101C" w14:textId="77777777" w:rsidTr="00E42F14"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CAD0A3" w14:textId="77777777" w:rsidR="00533724" w:rsidRDefault="00533724" w:rsidP="000D3AE9">
            <w:pPr>
              <w:pStyle w:val="ListParagraph"/>
              <w:ind w:left="0"/>
            </w:pPr>
            <w:r>
              <w:t>Article 12</w:t>
            </w:r>
            <w:r w:rsidRPr="004702E3">
              <w:t xml:space="preserve"> </w:t>
            </w:r>
          </w:p>
        </w:tc>
        <w:tc>
          <w:tcPr>
            <w:tcW w:w="3974" w:type="dxa"/>
            <w:tcBorders>
              <w:left w:val="single" w:sz="4" w:space="0" w:color="auto"/>
            </w:tcBorders>
          </w:tcPr>
          <w:p w14:paraId="4CB2D10F" w14:textId="77777777" w:rsidR="00533724" w:rsidRPr="004702E3" w:rsidRDefault="00533724" w:rsidP="000D3AE9">
            <w:pPr>
              <w:pStyle w:val="ListParagraph"/>
              <w:ind w:left="0"/>
            </w:pPr>
            <w:r>
              <w:t>MT</w:t>
            </w:r>
          </w:p>
        </w:tc>
      </w:tr>
    </w:tbl>
    <w:p w14:paraId="5A75A59D" w14:textId="77777777" w:rsidR="00A43737" w:rsidRDefault="00A43737" w:rsidP="00A43737">
      <w:pPr>
        <w:pStyle w:val="ListParagraph"/>
        <w:ind w:left="360"/>
      </w:pPr>
    </w:p>
    <w:p w14:paraId="6E5F4EA7" w14:textId="77777777" w:rsidR="00F971BC" w:rsidRDefault="00DC20E4" w:rsidP="00672DDF">
      <w:pPr>
        <w:pStyle w:val="ListParagraph"/>
        <w:numPr>
          <w:ilvl w:val="0"/>
          <w:numId w:val="2"/>
        </w:numPr>
      </w:pPr>
      <w:r>
        <w:t>Does the beneficiary have any sales on which VAT is charged or exempt with credit sales (0% VAT)?</w:t>
      </w:r>
    </w:p>
    <w:p w14:paraId="59594C9C" w14:textId="77777777" w:rsidR="008E6100" w:rsidRDefault="008E6100" w:rsidP="000B6281">
      <w:pPr>
        <w:pStyle w:val="ListParagraph"/>
        <w:spacing w:after="0"/>
      </w:pPr>
    </w:p>
    <w:p w14:paraId="51DCE4E5" w14:textId="77777777" w:rsidR="008E6100" w:rsidRDefault="008E6100" w:rsidP="000B6281">
      <w:pPr>
        <w:spacing w:after="0"/>
        <w:ind w:firstLine="360"/>
      </w:pPr>
      <w:r>
        <w:t>N</w:t>
      </w:r>
      <w:r w:rsidR="00554D23">
        <w:t>O</w:t>
      </w:r>
      <w:r w:rsidR="00554D23">
        <w:tab/>
      </w:r>
      <w:sdt>
        <w:sdtPr>
          <w:rPr>
            <w:rFonts w:ascii="MS Gothic" w:eastAsia="MS Gothic" w:hAnsi="MS Gothic"/>
          </w:rPr>
          <w:id w:val="-1238399940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B80632" w:rsidRPr="00396F2E">
            <w:rPr>
              <w:rFonts w:ascii="MS Gothic" w:eastAsia="MS Gothic" w:hAnsi="MS Gothic" w:hint="eastAsia"/>
            </w:rPr>
            <w:t>☐</w:t>
          </w:r>
        </w:sdtContent>
      </w:sdt>
    </w:p>
    <w:p w14:paraId="2246186F" w14:textId="77777777" w:rsidR="008E6100" w:rsidRDefault="008E6100" w:rsidP="000B6281">
      <w:pPr>
        <w:ind w:firstLine="360"/>
      </w:pPr>
      <w:r>
        <w:t>YE</w:t>
      </w:r>
      <w:r w:rsidR="00554D23">
        <w:t>S</w:t>
      </w:r>
      <w:r w:rsidR="00554D23">
        <w:tab/>
      </w:r>
      <w:sdt>
        <w:sdtPr>
          <w:rPr>
            <w:rFonts w:ascii="MS Gothic" w:eastAsia="MS Gothic" w:hAnsi="MS Gothic"/>
          </w:rPr>
          <w:id w:val="2128356538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554D23" w:rsidRPr="000B6281">
            <w:rPr>
              <w:rFonts w:ascii="MS Gothic" w:eastAsia="MS Gothic" w:hAnsi="MS Gothic" w:hint="eastAsia"/>
            </w:rPr>
            <w:t>☐</w:t>
          </w:r>
        </w:sdtContent>
      </w:sdt>
    </w:p>
    <w:p w14:paraId="76241BBC" w14:textId="77777777" w:rsidR="00C43C56" w:rsidRDefault="00A43737" w:rsidP="002F6795">
      <w:pPr>
        <w:spacing w:after="0"/>
        <w:ind w:firstLine="360"/>
      </w:pPr>
      <w:r>
        <w:t>If Y</w:t>
      </w:r>
      <w:r w:rsidR="00533724">
        <w:t>ES</w:t>
      </w:r>
      <w:r>
        <w:t>, description of current/expected economic activity</w:t>
      </w:r>
      <w:r w:rsidR="00DC20E4">
        <w:t>:</w:t>
      </w:r>
    </w:p>
    <w:p w14:paraId="6248EB17" w14:textId="77777777" w:rsidR="00DB61BC" w:rsidRDefault="000C1D1F" w:rsidP="002F6795">
      <w:pPr>
        <w:spacing w:after="0"/>
        <w:ind w:firstLine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E505E47" wp14:editId="4C3DADAC">
                <wp:simplePos x="0" y="0"/>
                <wp:positionH relativeFrom="margin">
                  <wp:align>right</wp:align>
                </wp:positionH>
                <wp:positionV relativeFrom="paragraph">
                  <wp:posOffset>79291</wp:posOffset>
                </wp:positionV>
                <wp:extent cx="5461635" cy="1129030"/>
                <wp:effectExtent l="0" t="0" r="24765" b="13970"/>
                <wp:wrapNone/>
                <wp:docPr id="1443891229" name="Rectangle 1443891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1635" cy="112903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5959A9" id="Rectangle 1443891229" o:spid="_x0000_s1026" style="position:absolute;margin-left:378.85pt;margin-top:6.25pt;width:430.05pt;height:88.9pt;z-index:2517053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" fillcolor="white [3201]" strokecolor="black [3200]" strokeweight=".5pt">
                <w10:wrap anchorx="margin"/>
              </v:rect>
            </w:pict>
          </mc:Fallback>
        </mc:AlternateContent>
      </w:r>
    </w:p>
    <w:p w14:paraId="226FAB7F" w14:textId="77777777" w:rsidR="00DB61BC" w:rsidRDefault="00DB61BC" w:rsidP="002F6795">
      <w:pPr>
        <w:spacing w:after="0"/>
        <w:ind w:firstLine="360"/>
      </w:pPr>
    </w:p>
    <w:p w14:paraId="3112EE52" w14:textId="77777777" w:rsidR="00DB61BC" w:rsidRDefault="00DB61BC" w:rsidP="002F6795">
      <w:pPr>
        <w:spacing w:after="0"/>
        <w:ind w:firstLine="360"/>
      </w:pPr>
    </w:p>
    <w:p w14:paraId="3E4D88B2" w14:textId="77777777" w:rsidR="000C1D1F" w:rsidRDefault="000C1D1F" w:rsidP="002F6795">
      <w:pPr>
        <w:spacing w:after="0"/>
        <w:ind w:firstLine="360"/>
      </w:pPr>
    </w:p>
    <w:p w14:paraId="3F81E463" w14:textId="77777777" w:rsidR="008118EA" w:rsidRDefault="008118EA" w:rsidP="002F6795">
      <w:pPr>
        <w:spacing w:after="0"/>
        <w:ind w:firstLine="360"/>
      </w:pPr>
    </w:p>
    <w:p w14:paraId="75238DFE" w14:textId="77777777" w:rsidR="007A014D" w:rsidRDefault="007A014D" w:rsidP="002F6795">
      <w:pPr>
        <w:spacing w:after="0"/>
        <w:ind w:firstLine="360"/>
      </w:pPr>
    </w:p>
    <w:p w14:paraId="700B35EB" w14:textId="77777777" w:rsidR="002F6795" w:rsidRDefault="002F6795" w:rsidP="002F6795">
      <w:pPr>
        <w:spacing w:after="0"/>
        <w:ind w:firstLine="360"/>
      </w:pPr>
    </w:p>
    <w:p w14:paraId="792060E5" w14:textId="77777777" w:rsidR="002F6795" w:rsidRDefault="002F6795" w:rsidP="002F6795">
      <w:pPr>
        <w:spacing w:after="0"/>
        <w:ind w:firstLine="360"/>
      </w:pPr>
    </w:p>
    <w:p w14:paraId="6A321A04" w14:textId="77777777" w:rsidR="000B6281" w:rsidRDefault="00533724" w:rsidP="000B6281">
      <w:pPr>
        <w:pStyle w:val="ListParagraph"/>
        <w:numPr>
          <w:ilvl w:val="0"/>
          <w:numId w:val="2"/>
        </w:numPr>
      </w:pPr>
      <w:r>
        <w:t>Is the project related, directly or indirectly, to the sales on which VAT is charged or subject to 0% VAT?</w:t>
      </w:r>
    </w:p>
    <w:p w14:paraId="1F1CE9CA" w14:textId="77777777" w:rsidR="000B6281" w:rsidRDefault="000B6281" w:rsidP="000B6281">
      <w:pPr>
        <w:pStyle w:val="ListParagraph"/>
        <w:ind w:left="360"/>
      </w:pPr>
    </w:p>
    <w:p w14:paraId="3341B829" w14:textId="77777777" w:rsidR="000B6281" w:rsidRDefault="00B80632" w:rsidP="000B6281">
      <w:pPr>
        <w:pStyle w:val="ListParagraph"/>
        <w:ind w:left="360"/>
        <w:rPr>
          <w:rFonts w:ascii="MS Gothic" w:eastAsia="MS Gothic" w:hAnsi="MS Gothic"/>
        </w:rPr>
      </w:pPr>
      <w:r>
        <w:t>NO</w:t>
      </w:r>
      <w:r>
        <w:tab/>
      </w:r>
      <w:r>
        <w:tab/>
      </w:r>
      <w:sdt>
        <w:sdtPr>
          <w:rPr>
            <w:rFonts w:ascii="MS Gothic" w:eastAsia="MS Gothic" w:hAnsi="MS Gothic"/>
          </w:rPr>
          <w:id w:val="471874658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Pr="000B6281">
            <w:rPr>
              <w:rFonts w:ascii="MS Gothic" w:eastAsia="MS Gothic" w:hAnsi="MS Gothic" w:hint="eastAsia"/>
            </w:rPr>
            <w:t>☐</w:t>
          </w:r>
        </w:sdtContent>
      </w:sdt>
    </w:p>
    <w:p w14:paraId="7B42C532" w14:textId="77777777" w:rsidR="000B6281" w:rsidRDefault="00B80632" w:rsidP="000B6281">
      <w:pPr>
        <w:pStyle w:val="ListParagraph"/>
        <w:ind w:left="360"/>
        <w:rPr>
          <w:rFonts w:ascii="MS Gothic" w:eastAsia="MS Gothic" w:hAnsi="MS Gothic"/>
        </w:rPr>
      </w:pPr>
      <w:r>
        <w:t xml:space="preserve">YES </w:t>
      </w:r>
      <w:r w:rsidR="00E3727A">
        <w:tab/>
      </w:r>
      <w:sdt>
        <w:sdtPr>
          <w:rPr>
            <w:rFonts w:ascii="MS Gothic" w:eastAsia="MS Gothic" w:hAnsi="MS Gothic"/>
          </w:rPr>
          <w:id w:val="1822457003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Pr="000B6281">
            <w:rPr>
              <w:rFonts w:ascii="MS Gothic" w:eastAsia="MS Gothic" w:hAnsi="MS Gothic" w:hint="eastAsia"/>
            </w:rPr>
            <w:t>☐</w:t>
          </w:r>
        </w:sdtContent>
      </w:sdt>
    </w:p>
    <w:p w14:paraId="4B941A3B" w14:textId="77777777" w:rsidR="00B80632" w:rsidRPr="00E42F14" w:rsidRDefault="00B80632" w:rsidP="000B6281">
      <w:pPr>
        <w:pStyle w:val="ListParagraph"/>
        <w:ind w:left="360"/>
      </w:pPr>
      <w:r>
        <w:t>PARTIAL</w:t>
      </w:r>
      <w:r w:rsidR="00E3727A">
        <w:tab/>
      </w:r>
      <w:sdt>
        <w:sdtPr>
          <w:rPr>
            <w:rFonts w:ascii="MS Gothic" w:eastAsia="MS Gothic" w:hAnsi="MS Gothic"/>
          </w:rPr>
          <w:id w:val="1565141125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Pr="000B6281">
            <w:rPr>
              <w:rFonts w:ascii="MS Gothic" w:eastAsia="MS Gothic" w:hAnsi="MS Gothic" w:hint="eastAsia"/>
            </w:rPr>
            <w:t>☐</w:t>
          </w:r>
        </w:sdtContent>
      </w:sdt>
    </w:p>
    <w:p w14:paraId="0BBF2812" w14:textId="77777777" w:rsidR="000B6281" w:rsidRDefault="000B6281" w:rsidP="00F570E5">
      <w:pPr>
        <w:rPr>
          <w:b/>
          <w:bCs/>
        </w:rPr>
      </w:pPr>
      <w:bookmarkStart w:id="0" w:name="_Hlk185936449"/>
    </w:p>
    <w:p w14:paraId="3F70FDD3" w14:textId="77777777" w:rsidR="00A34F45" w:rsidRDefault="00A34F45" w:rsidP="00F570E5">
      <w:pPr>
        <w:rPr>
          <w:b/>
          <w:bCs/>
        </w:rPr>
      </w:pPr>
    </w:p>
    <w:p w14:paraId="6CC665D6" w14:textId="77777777" w:rsidR="00F570E5" w:rsidRDefault="002F6795" w:rsidP="00F570E5">
      <w:pPr>
        <w:rPr>
          <w:b/>
          <w:bCs/>
        </w:rPr>
      </w:pPr>
      <w:r w:rsidRPr="002F6795">
        <w:rPr>
          <w:b/>
          <w:bCs/>
        </w:rPr>
        <w:t>I declare that the above-mentioned information is correct.</w:t>
      </w:r>
    </w:p>
    <w:p w14:paraId="123DA8F3" w14:textId="77777777" w:rsidR="000C1D1F" w:rsidRDefault="000C1D1F" w:rsidP="00F570E5">
      <w:pPr>
        <w:rPr>
          <w:b/>
          <w:bCs/>
        </w:rPr>
      </w:pPr>
    </w:p>
    <w:p w14:paraId="62871C76" w14:textId="77777777" w:rsidR="000C1D1F" w:rsidRDefault="000C1D1F" w:rsidP="00F570E5">
      <w:pPr>
        <w:rPr>
          <w:b/>
          <w:bCs/>
        </w:rPr>
      </w:pPr>
    </w:p>
    <w:p w14:paraId="745BBED2" w14:textId="77777777" w:rsidR="006750D1" w:rsidRDefault="006750D1" w:rsidP="00F570E5">
      <w:pPr>
        <w:rPr>
          <w:b/>
          <w:bCs/>
        </w:rPr>
      </w:pPr>
    </w:p>
    <w:p w14:paraId="7EB463F7" w14:textId="77777777" w:rsidR="006750D1" w:rsidRDefault="006750D1" w:rsidP="00F570E5">
      <w:pPr>
        <w:rPr>
          <w:b/>
          <w:bCs/>
        </w:rPr>
      </w:pPr>
    </w:p>
    <w:p w14:paraId="696BE74D" w14:textId="77777777" w:rsidR="006750D1" w:rsidRDefault="006750D1" w:rsidP="00F570E5">
      <w:pPr>
        <w:rPr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3"/>
        <w:gridCol w:w="236"/>
        <w:gridCol w:w="2782"/>
        <w:gridCol w:w="236"/>
        <w:gridCol w:w="3029"/>
      </w:tblGrid>
      <w:tr w:rsidR="006750D1" w14:paraId="60C0BAA0" w14:textId="77777777" w:rsidTr="0014796F">
        <w:tc>
          <w:tcPr>
            <w:tcW w:w="2743" w:type="dxa"/>
            <w:tcBorders>
              <w:top w:val="single" w:sz="4" w:space="0" w:color="auto"/>
            </w:tcBorders>
          </w:tcPr>
          <w:p w14:paraId="6B955674" w14:textId="77777777" w:rsidR="006750D1" w:rsidRDefault="006750D1" w:rsidP="0014796F">
            <w:pPr>
              <w:jc w:val="center"/>
            </w:pPr>
            <w:r>
              <w:t>Signature and stamp of b</w:t>
            </w:r>
            <w:r w:rsidRPr="002F6795">
              <w:t>eneficiary</w:t>
            </w:r>
          </w:p>
          <w:p w14:paraId="5B22860B" w14:textId="77777777" w:rsidR="006750D1" w:rsidRDefault="006750D1" w:rsidP="0014796F">
            <w:pPr>
              <w:jc w:val="center"/>
            </w:pPr>
          </w:p>
        </w:tc>
        <w:tc>
          <w:tcPr>
            <w:tcW w:w="236" w:type="dxa"/>
          </w:tcPr>
          <w:p w14:paraId="567D2F08" w14:textId="77777777" w:rsidR="006750D1" w:rsidRDefault="006750D1" w:rsidP="0014796F">
            <w:pPr>
              <w:jc w:val="center"/>
            </w:pPr>
          </w:p>
        </w:tc>
        <w:tc>
          <w:tcPr>
            <w:tcW w:w="2782" w:type="dxa"/>
            <w:tcBorders>
              <w:top w:val="single" w:sz="4" w:space="0" w:color="auto"/>
            </w:tcBorders>
          </w:tcPr>
          <w:p w14:paraId="1B823A59" w14:textId="77777777" w:rsidR="006750D1" w:rsidRDefault="006750D1" w:rsidP="0014796F">
            <w:pPr>
              <w:jc w:val="center"/>
            </w:pPr>
            <w:r>
              <w:t>Name of beneficiary’s representative</w:t>
            </w:r>
          </w:p>
        </w:tc>
        <w:tc>
          <w:tcPr>
            <w:tcW w:w="236" w:type="dxa"/>
          </w:tcPr>
          <w:p w14:paraId="6E052625" w14:textId="77777777" w:rsidR="006750D1" w:rsidRDefault="006750D1" w:rsidP="0014796F">
            <w:pPr>
              <w:jc w:val="center"/>
            </w:pPr>
          </w:p>
        </w:tc>
        <w:tc>
          <w:tcPr>
            <w:tcW w:w="3029" w:type="dxa"/>
            <w:tcBorders>
              <w:top w:val="single" w:sz="4" w:space="0" w:color="auto"/>
            </w:tcBorders>
          </w:tcPr>
          <w:p w14:paraId="56955406" w14:textId="77777777" w:rsidR="006750D1" w:rsidRDefault="006750D1" w:rsidP="0014796F">
            <w:pPr>
              <w:jc w:val="center"/>
            </w:pPr>
            <w:r>
              <w:t>Date</w:t>
            </w:r>
          </w:p>
          <w:p w14:paraId="39C54A50" w14:textId="77777777" w:rsidR="006750D1" w:rsidRDefault="006750D1" w:rsidP="0014796F">
            <w:pPr>
              <w:jc w:val="center"/>
            </w:pPr>
          </w:p>
        </w:tc>
      </w:tr>
      <w:bookmarkEnd w:id="0"/>
    </w:tbl>
    <w:p w14:paraId="5CC4649D" w14:textId="77777777" w:rsidR="0077638D" w:rsidRDefault="0077638D" w:rsidP="003B27E2">
      <w:pPr>
        <w:spacing w:after="0"/>
        <w:rPr>
          <w:sz w:val="24"/>
          <w:szCs w:val="24"/>
          <w:u w:val="single"/>
        </w:rPr>
      </w:pPr>
    </w:p>
    <w:p w14:paraId="7554C8BA" w14:textId="77777777" w:rsidR="00A34F45" w:rsidRDefault="00FB3D89" w:rsidP="003B27E2">
      <w:pPr>
        <w:spacing w:after="0"/>
      </w:pPr>
      <w:r w:rsidRPr="00E42F14">
        <w:t>*</w:t>
      </w:r>
      <w:r w:rsidR="00232B3D" w:rsidRPr="00E42F14">
        <w:t xml:space="preserve">This part needs to be replicated for </w:t>
      </w:r>
      <w:r w:rsidR="00203028" w:rsidRPr="00E42F14">
        <w:t>each</w:t>
      </w:r>
      <w:r w:rsidR="00232B3D" w:rsidRPr="00E42F14">
        <w:t xml:space="preserve"> beneficiary. If the applicant is also a beneficiary, </w:t>
      </w:r>
      <w:r w:rsidR="00A9093B" w:rsidRPr="00E42F14">
        <w:t xml:space="preserve">this </w:t>
      </w:r>
      <w:r w:rsidR="00232B3D" w:rsidRPr="00E42F14">
        <w:t>part must also be comp</w:t>
      </w:r>
      <w:r w:rsidR="00203028" w:rsidRPr="00E42F14">
        <w:t>i</w:t>
      </w:r>
      <w:r w:rsidR="00232B3D" w:rsidRPr="00E42F14">
        <w:t xml:space="preserve">led </w:t>
      </w:r>
      <w:r w:rsidR="00203028" w:rsidRPr="00E42F14">
        <w:t>by</w:t>
      </w:r>
      <w:r w:rsidR="00232B3D" w:rsidRPr="00E42F14">
        <w:t xml:space="preserve"> the applicant.</w:t>
      </w:r>
    </w:p>
    <w:p w14:paraId="50A584C6" w14:textId="77777777" w:rsidR="002302B9" w:rsidRDefault="002302B9" w:rsidP="003B27E2">
      <w:pPr>
        <w:spacing w:after="0"/>
      </w:pPr>
    </w:p>
    <w:p w14:paraId="78E38DD9" w14:textId="77777777" w:rsidR="002302B9" w:rsidRPr="00E42F14" w:rsidRDefault="002302B9" w:rsidP="003B27E2">
      <w:pPr>
        <w:spacing w:after="0"/>
      </w:pPr>
      <w:r>
        <w:t>*</w:t>
      </w:r>
      <w:r w:rsidR="005A797E">
        <w:t>*</w:t>
      </w:r>
      <w:r w:rsidR="00007CC0">
        <w:t>Beneficiary</w:t>
      </w:r>
      <w:r>
        <w:t xml:space="preserve"> is any </w:t>
      </w:r>
      <w:r w:rsidR="00007CC0">
        <w:t xml:space="preserve">organisation that will act as a </w:t>
      </w:r>
      <w:r>
        <w:t>contracting authority</w:t>
      </w:r>
      <w:r w:rsidR="00007CC0">
        <w:t xml:space="preserve"> </w:t>
      </w:r>
      <w:r w:rsidR="005A797E">
        <w:t>during the implementation of this project</w:t>
      </w:r>
      <w:r w:rsidR="00E42F14">
        <w:t>.</w:t>
      </w:r>
    </w:p>
    <w:p w14:paraId="4CC5A994" w14:textId="77777777" w:rsidR="00FB3D89" w:rsidRDefault="00FB3D89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br w:type="page"/>
      </w:r>
    </w:p>
    <w:p w14:paraId="56077465" w14:textId="77777777" w:rsidR="002F6795" w:rsidRPr="00E42F14" w:rsidRDefault="00A307D6" w:rsidP="003B27E2">
      <w:pPr>
        <w:spacing w:after="0"/>
        <w:rPr>
          <w:b/>
          <w:bCs/>
          <w:sz w:val="28"/>
          <w:szCs w:val="28"/>
        </w:rPr>
      </w:pPr>
      <w:r w:rsidRPr="00E42F14">
        <w:rPr>
          <w:sz w:val="24"/>
          <w:szCs w:val="24"/>
          <w:u w:val="single"/>
        </w:rPr>
        <w:lastRenderedPageBreak/>
        <w:t>F</w:t>
      </w:r>
      <w:r w:rsidR="00533724" w:rsidRPr="00E42F14">
        <w:rPr>
          <w:sz w:val="24"/>
          <w:szCs w:val="24"/>
          <w:u w:val="single"/>
        </w:rPr>
        <w:t>OR OFFICIAL US</w:t>
      </w:r>
      <w:r w:rsidR="00533724">
        <w:rPr>
          <w:sz w:val="24"/>
          <w:szCs w:val="24"/>
          <w:u w:val="single"/>
        </w:rPr>
        <w:t>E (DO NOT FILL IN)</w:t>
      </w:r>
    </w:p>
    <w:p w14:paraId="77093A87" w14:textId="77777777" w:rsidR="00533724" w:rsidRDefault="00533724" w:rsidP="00A43737">
      <w:pPr>
        <w:spacing w:after="0"/>
        <w:rPr>
          <w:b/>
          <w:bCs/>
          <w:sz w:val="28"/>
          <w:szCs w:val="28"/>
        </w:rPr>
      </w:pPr>
    </w:p>
    <w:p w14:paraId="38174634" w14:textId="77777777" w:rsidR="00A43737" w:rsidRDefault="00A43737" w:rsidP="00E42F1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Part </w:t>
      </w:r>
      <w:r w:rsidR="0077638D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– Declaration by </w:t>
      </w:r>
      <w:r w:rsidRPr="00A43737">
        <w:rPr>
          <w:b/>
          <w:bCs/>
          <w:sz w:val="28"/>
          <w:szCs w:val="28"/>
        </w:rPr>
        <w:t>Malta Tax and Customs Administration</w:t>
      </w:r>
      <w:r>
        <w:rPr>
          <w:b/>
          <w:bCs/>
          <w:sz w:val="28"/>
          <w:szCs w:val="28"/>
        </w:rPr>
        <w:t xml:space="preserve"> </w:t>
      </w:r>
    </w:p>
    <w:p w14:paraId="6FED07CA" w14:textId="77777777" w:rsidR="00A307D6" w:rsidRDefault="00A307D6" w:rsidP="00A43737">
      <w:pPr>
        <w:spacing w:after="0"/>
      </w:pPr>
      <w:r w:rsidRPr="00A307D6">
        <w:t xml:space="preserve">Based </w:t>
      </w:r>
      <w:r>
        <w:t>on the information reported by the beneficiary</w:t>
      </w:r>
      <w:r w:rsidR="003B0D14">
        <w:t xml:space="preserve">/beneficiaries </w:t>
      </w:r>
      <w:r>
        <w:t xml:space="preserve">in </w:t>
      </w:r>
      <w:r w:rsidR="008E0551">
        <w:t>th</w:t>
      </w:r>
      <w:r w:rsidR="00E731A3">
        <w:t>is</w:t>
      </w:r>
      <w:r>
        <w:t xml:space="preserve"> declaration</w:t>
      </w:r>
      <w:r w:rsidR="00CF0A93">
        <w:t xml:space="preserve">, it is the view of the Malta Tax and Customs Administration that </w:t>
      </w:r>
      <w:r w:rsidR="00EE4980">
        <w:t>in relation to</w:t>
      </w:r>
      <w:r w:rsidR="008A550D">
        <w:t xml:space="preserve"> </w:t>
      </w:r>
      <w:r>
        <w:t xml:space="preserve">the </w:t>
      </w:r>
      <w:r w:rsidR="00450EE0">
        <w:t xml:space="preserve">expenditure incurred in relation </w:t>
      </w:r>
      <w:r w:rsidR="0081760B">
        <w:t xml:space="preserve">to this project, the </w:t>
      </w:r>
      <w:r>
        <w:t>beneficiary</w:t>
      </w:r>
      <w:r w:rsidR="005429CE">
        <w:t>/beneficiaries:</w:t>
      </w:r>
    </w:p>
    <w:p w14:paraId="7350B47C" w14:textId="77777777" w:rsidR="005429CE" w:rsidRDefault="005429CE" w:rsidP="00A43737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86"/>
        <w:gridCol w:w="1446"/>
        <w:gridCol w:w="1446"/>
        <w:gridCol w:w="1446"/>
        <w:gridCol w:w="1446"/>
        <w:gridCol w:w="1446"/>
      </w:tblGrid>
      <w:tr w:rsidR="006878FF" w14:paraId="6C033FB1" w14:textId="77777777" w:rsidTr="006878FF">
        <w:tc>
          <w:tcPr>
            <w:tcW w:w="1786" w:type="dxa"/>
          </w:tcPr>
          <w:p w14:paraId="7A28ECA8" w14:textId="77777777" w:rsidR="006878FF" w:rsidRDefault="006878FF" w:rsidP="006878FF"/>
        </w:tc>
        <w:tc>
          <w:tcPr>
            <w:tcW w:w="1446" w:type="dxa"/>
          </w:tcPr>
          <w:p w14:paraId="0F0BF3BA" w14:textId="77777777" w:rsidR="006878FF" w:rsidRDefault="006878FF" w:rsidP="006878FF">
            <w:r>
              <w:t>Beneficiary 1</w:t>
            </w:r>
          </w:p>
        </w:tc>
        <w:tc>
          <w:tcPr>
            <w:tcW w:w="1446" w:type="dxa"/>
          </w:tcPr>
          <w:p w14:paraId="5891E270" w14:textId="77777777" w:rsidR="006878FF" w:rsidRDefault="006878FF" w:rsidP="006878FF">
            <w:r>
              <w:t>Beneficiary 2</w:t>
            </w:r>
          </w:p>
        </w:tc>
        <w:tc>
          <w:tcPr>
            <w:tcW w:w="1446" w:type="dxa"/>
          </w:tcPr>
          <w:p w14:paraId="6FA8C18B" w14:textId="77777777" w:rsidR="006878FF" w:rsidRDefault="006878FF" w:rsidP="006878FF">
            <w:r>
              <w:t>Beneficiary 3</w:t>
            </w:r>
          </w:p>
        </w:tc>
        <w:tc>
          <w:tcPr>
            <w:tcW w:w="1446" w:type="dxa"/>
          </w:tcPr>
          <w:p w14:paraId="3815F00D" w14:textId="77777777" w:rsidR="006878FF" w:rsidRDefault="006878FF" w:rsidP="006878FF">
            <w:r>
              <w:t>Beneficiary 4</w:t>
            </w:r>
          </w:p>
        </w:tc>
        <w:tc>
          <w:tcPr>
            <w:tcW w:w="1446" w:type="dxa"/>
          </w:tcPr>
          <w:p w14:paraId="3CA6F49F" w14:textId="77777777" w:rsidR="006878FF" w:rsidRDefault="006878FF" w:rsidP="006878FF">
            <w:r>
              <w:t>Beneficiary 5</w:t>
            </w:r>
          </w:p>
        </w:tc>
      </w:tr>
      <w:tr w:rsidR="006878FF" w14:paraId="566EA137" w14:textId="77777777" w:rsidTr="006878FF">
        <w:tc>
          <w:tcPr>
            <w:tcW w:w="1786" w:type="dxa"/>
          </w:tcPr>
          <w:p w14:paraId="53AF5186" w14:textId="77777777" w:rsidR="006878FF" w:rsidRDefault="006878FF" w:rsidP="006878FF">
            <w:r>
              <w:t>Have a right to recover VAT from the MTCA</w:t>
            </w:r>
          </w:p>
        </w:tc>
        <w:tc>
          <w:tcPr>
            <w:tcW w:w="1446" w:type="dxa"/>
          </w:tcPr>
          <w:p w14:paraId="07D77500" w14:textId="77777777" w:rsidR="006878FF" w:rsidRDefault="006878FF" w:rsidP="006878FF"/>
        </w:tc>
        <w:tc>
          <w:tcPr>
            <w:tcW w:w="1446" w:type="dxa"/>
          </w:tcPr>
          <w:p w14:paraId="6FB02304" w14:textId="77777777" w:rsidR="006878FF" w:rsidRDefault="006878FF" w:rsidP="006878FF"/>
        </w:tc>
        <w:tc>
          <w:tcPr>
            <w:tcW w:w="1446" w:type="dxa"/>
          </w:tcPr>
          <w:p w14:paraId="533C3C20" w14:textId="77777777" w:rsidR="006878FF" w:rsidRDefault="006878FF" w:rsidP="006878FF"/>
        </w:tc>
        <w:tc>
          <w:tcPr>
            <w:tcW w:w="1446" w:type="dxa"/>
          </w:tcPr>
          <w:p w14:paraId="48DB7237" w14:textId="77777777" w:rsidR="006878FF" w:rsidRDefault="006878FF" w:rsidP="006878FF"/>
        </w:tc>
        <w:tc>
          <w:tcPr>
            <w:tcW w:w="1446" w:type="dxa"/>
          </w:tcPr>
          <w:p w14:paraId="25B9729C" w14:textId="77777777" w:rsidR="006878FF" w:rsidRDefault="006878FF" w:rsidP="006878FF"/>
        </w:tc>
      </w:tr>
      <w:tr w:rsidR="006878FF" w14:paraId="723737E7" w14:textId="77777777" w:rsidTr="006878FF">
        <w:tc>
          <w:tcPr>
            <w:tcW w:w="1786" w:type="dxa"/>
          </w:tcPr>
          <w:p w14:paraId="6D2B8CF3" w14:textId="77777777" w:rsidR="006878FF" w:rsidRDefault="006878FF" w:rsidP="006878FF">
            <w:r>
              <w:t>Do not have a right to recover VAT from the MTCA</w:t>
            </w:r>
          </w:p>
        </w:tc>
        <w:tc>
          <w:tcPr>
            <w:tcW w:w="1446" w:type="dxa"/>
          </w:tcPr>
          <w:p w14:paraId="3ACB3B8A" w14:textId="77777777" w:rsidR="006878FF" w:rsidRDefault="006878FF" w:rsidP="006878FF"/>
        </w:tc>
        <w:tc>
          <w:tcPr>
            <w:tcW w:w="1446" w:type="dxa"/>
          </w:tcPr>
          <w:p w14:paraId="21B80150" w14:textId="77777777" w:rsidR="006878FF" w:rsidRDefault="006878FF" w:rsidP="006878FF"/>
        </w:tc>
        <w:tc>
          <w:tcPr>
            <w:tcW w:w="1446" w:type="dxa"/>
          </w:tcPr>
          <w:p w14:paraId="2B172E49" w14:textId="77777777" w:rsidR="006878FF" w:rsidRDefault="006878FF" w:rsidP="006878FF"/>
        </w:tc>
        <w:tc>
          <w:tcPr>
            <w:tcW w:w="1446" w:type="dxa"/>
          </w:tcPr>
          <w:p w14:paraId="3357604A" w14:textId="77777777" w:rsidR="006878FF" w:rsidRDefault="006878FF" w:rsidP="006878FF"/>
        </w:tc>
        <w:tc>
          <w:tcPr>
            <w:tcW w:w="1446" w:type="dxa"/>
          </w:tcPr>
          <w:p w14:paraId="3A15D272" w14:textId="77777777" w:rsidR="006878FF" w:rsidRDefault="006878FF" w:rsidP="006878FF"/>
        </w:tc>
      </w:tr>
      <w:tr w:rsidR="006878FF" w14:paraId="0588D1BD" w14:textId="77777777" w:rsidTr="006878FF">
        <w:tc>
          <w:tcPr>
            <w:tcW w:w="1786" w:type="dxa"/>
          </w:tcPr>
          <w:p w14:paraId="4B68869D" w14:textId="77777777" w:rsidR="006878FF" w:rsidRDefault="006878FF" w:rsidP="006878FF">
            <w:r>
              <w:t xml:space="preserve">Have a right to partially </w:t>
            </w:r>
            <w:r w:rsidR="00D91497">
              <w:t>recover</w:t>
            </w:r>
            <w:r>
              <w:t xml:space="preserve"> VAT from the MTCA</w:t>
            </w:r>
          </w:p>
        </w:tc>
        <w:tc>
          <w:tcPr>
            <w:tcW w:w="1446" w:type="dxa"/>
          </w:tcPr>
          <w:p w14:paraId="04010BE2" w14:textId="77777777" w:rsidR="006878FF" w:rsidRDefault="006878FF" w:rsidP="006878FF"/>
        </w:tc>
        <w:tc>
          <w:tcPr>
            <w:tcW w:w="1446" w:type="dxa"/>
          </w:tcPr>
          <w:p w14:paraId="37317E39" w14:textId="77777777" w:rsidR="006878FF" w:rsidRDefault="006878FF" w:rsidP="006878FF"/>
        </w:tc>
        <w:tc>
          <w:tcPr>
            <w:tcW w:w="1446" w:type="dxa"/>
          </w:tcPr>
          <w:p w14:paraId="00C40F20" w14:textId="77777777" w:rsidR="006878FF" w:rsidRDefault="006878FF" w:rsidP="006878FF"/>
        </w:tc>
        <w:tc>
          <w:tcPr>
            <w:tcW w:w="1446" w:type="dxa"/>
          </w:tcPr>
          <w:p w14:paraId="7C84FDDC" w14:textId="77777777" w:rsidR="006878FF" w:rsidRDefault="006878FF" w:rsidP="006878FF"/>
        </w:tc>
        <w:tc>
          <w:tcPr>
            <w:tcW w:w="1446" w:type="dxa"/>
          </w:tcPr>
          <w:p w14:paraId="150BECD1" w14:textId="77777777" w:rsidR="006878FF" w:rsidRDefault="006878FF" w:rsidP="006878FF"/>
        </w:tc>
      </w:tr>
    </w:tbl>
    <w:p w14:paraId="6CE301E5" w14:textId="77777777" w:rsidR="005429CE" w:rsidRDefault="005429CE" w:rsidP="00A43737">
      <w:pPr>
        <w:spacing w:after="0"/>
      </w:pPr>
    </w:p>
    <w:p w14:paraId="5BCC9DE8" w14:textId="77777777" w:rsidR="009F0D72" w:rsidRDefault="009F0D72" w:rsidP="00A43737">
      <w:pPr>
        <w:spacing w:after="0"/>
      </w:pPr>
    </w:p>
    <w:p w14:paraId="53D2C6E4" w14:textId="77777777" w:rsidR="009F0D72" w:rsidRDefault="009F0D72" w:rsidP="00A43737">
      <w:pPr>
        <w:spacing w:after="0"/>
      </w:pPr>
    </w:p>
    <w:p w14:paraId="5824EB19" w14:textId="77777777" w:rsidR="009F0D72" w:rsidRDefault="009F0D72" w:rsidP="00A43737">
      <w:pPr>
        <w:spacing w:after="0"/>
      </w:pPr>
    </w:p>
    <w:p w14:paraId="1B5C08DB" w14:textId="77777777" w:rsidR="009F0D72" w:rsidRDefault="009F0D72" w:rsidP="00A43737">
      <w:pPr>
        <w:spacing w:after="0"/>
      </w:pPr>
    </w:p>
    <w:p w14:paraId="34CC8D2E" w14:textId="77777777" w:rsidR="009F0D72" w:rsidRDefault="009F0D72" w:rsidP="00A43737">
      <w:pPr>
        <w:spacing w:after="0"/>
      </w:pPr>
    </w:p>
    <w:p w14:paraId="2650EC76" w14:textId="77777777" w:rsidR="009F0D72" w:rsidRDefault="009F0D72" w:rsidP="00A43737">
      <w:pPr>
        <w:spacing w:after="0"/>
      </w:pPr>
    </w:p>
    <w:p w14:paraId="098C410A" w14:textId="77777777" w:rsidR="009F0D72" w:rsidRDefault="009F0D72" w:rsidP="00A43737">
      <w:pPr>
        <w:spacing w:after="0"/>
      </w:pPr>
    </w:p>
    <w:p w14:paraId="64A7CBC3" w14:textId="77777777" w:rsidR="008E12BD" w:rsidRDefault="008E12BD" w:rsidP="00A43737">
      <w:pPr>
        <w:spacing w:after="0"/>
      </w:pPr>
    </w:p>
    <w:p w14:paraId="1440DB59" w14:textId="77777777" w:rsidR="00A307D6" w:rsidRDefault="00A307D6" w:rsidP="00A43737">
      <w:pPr>
        <w:spacing w:after="0"/>
        <w:rPr>
          <w:b/>
          <w:bCs/>
          <w:sz w:val="28"/>
          <w:szCs w:val="28"/>
        </w:rPr>
      </w:pPr>
    </w:p>
    <w:p w14:paraId="172BA134" w14:textId="77777777" w:rsidR="00A05534" w:rsidRDefault="00A05534" w:rsidP="00A43737">
      <w:pPr>
        <w:spacing w:after="0"/>
        <w:rPr>
          <w:b/>
          <w:bCs/>
          <w:sz w:val="28"/>
          <w:szCs w:val="28"/>
        </w:rPr>
        <w:sectPr w:rsidR="00A05534" w:rsidSect="003B27E2">
          <w:headerReference w:type="default" r:id="rId13"/>
          <w:footerReference w:type="default" r:id="rId14"/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Style w:val="TableGrid"/>
        <w:tblW w:w="9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3"/>
        <w:gridCol w:w="236"/>
        <w:gridCol w:w="2782"/>
        <w:gridCol w:w="236"/>
        <w:gridCol w:w="3029"/>
      </w:tblGrid>
      <w:tr w:rsidR="0044407C" w14:paraId="49092CCD" w14:textId="77777777" w:rsidTr="0044407C">
        <w:tc>
          <w:tcPr>
            <w:tcW w:w="2743" w:type="dxa"/>
            <w:tcBorders>
              <w:top w:val="single" w:sz="4" w:space="0" w:color="auto"/>
            </w:tcBorders>
          </w:tcPr>
          <w:p w14:paraId="7FD40062" w14:textId="77777777" w:rsidR="0044407C" w:rsidRDefault="0044407C" w:rsidP="0014796F">
            <w:pPr>
              <w:jc w:val="center"/>
            </w:pPr>
            <w:r>
              <w:t xml:space="preserve">Signature and stamp of </w:t>
            </w:r>
            <w:r w:rsidRPr="00B20107">
              <w:t>Malta Tax and Customs Administratio</w:t>
            </w:r>
            <w:r>
              <w:t>n</w:t>
            </w:r>
          </w:p>
          <w:p w14:paraId="031FAE29" w14:textId="77777777" w:rsidR="0044407C" w:rsidRDefault="0044407C" w:rsidP="0014796F">
            <w:pPr>
              <w:jc w:val="center"/>
            </w:pPr>
          </w:p>
        </w:tc>
        <w:tc>
          <w:tcPr>
            <w:tcW w:w="236" w:type="dxa"/>
          </w:tcPr>
          <w:p w14:paraId="7169066D" w14:textId="77777777" w:rsidR="0044407C" w:rsidRDefault="0044407C" w:rsidP="0014796F">
            <w:pPr>
              <w:jc w:val="center"/>
            </w:pPr>
          </w:p>
        </w:tc>
        <w:tc>
          <w:tcPr>
            <w:tcW w:w="2782" w:type="dxa"/>
            <w:tcBorders>
              <w:top w:val="single" w:sz="4" w:space="0" w:color="auto"/>
            </w:tcBorders>
          </w:tcPr>
          <w:p w14:paraId="652871E4" w14:textId="77777777" w:rsidR="0044407C" w:rsidRDefault="0044407C" w:rsidP="0044407C">
            <w:pPr>
              <w:jc w:val="center"/>
            </w:pPr>
            <w:r>
              <w:t xml:space="preserve">Name and </w:t>
            </w:r>
            <w:r w:rsidR="009F0D72">
              <w:t>Designation</w:t>
            </w:r>
            <w:r>
              <w:t xml:space="preserve"> of </w:t>
            </w:r>
            <w:r w:rsidRPr="00B20107">
              <w:t>Malta Tax and Customs Administratio</w:t>
            </w:r>
            <w:r>
              <w:t>n Official</w:t>
            </w:r>
          </w:p>
          <w:p w14:paraId="5BA63721" w14:textId="77777777" w:rsidR="0044407C" w:rsidRDefault="0044407C" w:rsidP="0014796F">
            <w:pPr>
              <w:jc w:val="center"/>
            </w:pPr>
          </w:p>
        </w:tc>
        <w:tc>
          <w:tcPr>
            <w:tcW w:w="236" w:type="dxa"/>
          </w:tcPr>
          <w:p w14:paraId="129DDE22" w14:textId="77777777" w:rsidR="0044407C" w:rsidRDefault="0044407C" w:rsidP="0014796F">
            <w:pPr>
              <w:jc w:val="center"/>
            </w:pPr>
          </w:p>
        </w:tc>
        <w:tc>
          <w:tcPr>
            <w:tcW w:w="3029" w:type="dxa"/>
            <w:tcBorders>
              <w:top w:val="single" w:sz="4" w:space="0" w:color="auto"/>
            </w:tcBorders>
          </w:tcPr>
          <w:p w14:paraId="4D5F7C77" w14:textId="77777777" w:rsidR="0044407C" w:rsidRDefault="0044407C" w:rsidP="0014796F">
            <w:pPr>
              <w:jc w:val="center"/>
            </w:pPr>
            <w:r>
              <w:t>Date</w:t>
            </w:r>
          </w:p>
          <w:p w14:paraId="6336D152" w14:textId="77777777" w:rsidR="0044407C" w:rsidRDefault="0044407C" w:rsidP="0014796F">
            <w:pPr>
              <w:jc w:val="center"/>
            </w:pPr>
          </w:p>
        </w:tc>
      </w:tr>
    </w:tbl>
    <w:p w14:paraId="0008918A" w14:textId="77777777" w:rsidR="00A05534" w:rsidRPr="00A43737" w:rsidRDefault="008C1C32" w:rsidP="008E12BD">
      <w:pPr>
        <w:spacing w:after="0"/>
        <w:rPr>
          <w:b/>
          <w:bCs/>
          <w:sz w:val="28"/>
          <w:szCs w:val="28"/>
        </w:rPr>
      </w:pPr>
      <w:r w:rsidRPr="00080AF2">
        <w:rPr>
          <w:noProof/>
        </w:rPr>
        <w:drawing>
          <wp:anchor distT="0" distB="0" distL="114300" distR="114300" simplePos="0" relativeHeight="251724800" behindDoc="1" locked="0" layoutInCell="1" allowOverlap="1" wp14:anchorId="753C7E31" wp14:editId="2CC20E6B">
            <wp:simplePos x="0" y="0"/>
            <wp:positionH relativeFrom="margin">
              <wp:posOffset>-635</wp:posOffset>
            </wp:positionH>
            <wp:positionV relativeFrom="bottomMargin">
              <wp:posOffset>-1139133</wp:posOffset>
            </wp:positionV>
            <wp:extent cx="2686050" cy="563636"/>
            <wp:effectExtent l="0" t="0" r="0" b="8255"/>
            <wp:wrapTight wrapText="bothSides">
              <wp:wrapPolygon edited="0">
                <wp:start x="0" y="0"/>
                <wp:lineTo x="0" y="21186"/>
                <wp:lineTo x="21447" y="21186"/>
                <wp:lineTo x="21447" y="0"/>
                <wp:lineTo x="0" y="0"/>
              </wp:wrapPolygon>
            </wp:wrapTight>
            <wp:docPr id="123174057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563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A05534" w:rsidRPr="00A43737" w:rsidSect="003B79A5">
      <w:type w:val="continuous"/>
      <w:pgSz w:w="11906" w:h="16838"/>
      <w:pgMar w:top="1440" w:right="1440" w:bottom="1440" w:left="1440" w:header="708" w:footer="708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41B38" w14:textId="77777777" w:rsidR="0058490F" w:rsidRDefault="0058490F" w:rsidP="00A43737">
      <w:pPr>
        <w:spacing w:after="0" w:line="240" w:lineRule="auto"/>
      </w:pPr>
      <w:r>
        <w:separator/>
      </w:r>
    </w:p>
  </w:endnote>
  <w:endnote w:type="continuationSeparator" w:id="0">
    <w:p w14:paraId="538F7DFA" w14:textId="77777777" w:rsidR="0058490F" w:rsidRDefault="0058490F" w:rsidP="00A43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8AB67" w14:textId="77777777" w:rsidR="00DC3A40" w:rsidRPr="0029674E" w:rsidRDefault="00DC3A40" w:rsidP="0029674E">
    <w:pPr>
      <w:pStyle w:val="Footer"/>
      <w:jc w:val="right"/>
      <w:rPr>
        <w:i/>
        <w:iCs/>
        <w:sz w:val="20"/>
        <w:szCs w:val="20"/>
      </w:rPr>
    </w:pPr>
    <w:r>
      <w:tab/>
    </w:r>
    <w:r w:rsidRPr="0029674E">
      <w:rPr>
        <w:i/>
        <w:iCs/>
        <w:sz w:val="20"/>
        <w:szCs w:val="20"/>
      </w:rPr>
      <w:t xml:space="preserve">v2 – </w:t>
    </w:r>
    <w:r w:rsidR="009C3D8D" w:rsidRPr="0029674E">
      <w:rPr>
        <w:i/>
        <w:iCs/>
        <w:sz w:val="20"/>
        <w:szCs w:val="20"/>
      </w:rPr>
      <w:t>November</w:t>
    </w:r>
    <w:r w:rsidRPr="0029674E">
      <w:rPr>
        <w:i/>
        <w:iCs/>
        <w:sz w:val="20"/>
        <w:szCs w:val="20"/>
      </w:rPr>
      <w:t xml:space="preserve">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596C1" w14:textId="77777777" w:rsidR="0058490F" w:rsidRDefault="0058490F" w:rsidP="00A43737">
      <w:pPr>
        <w:spacing w:after="0" w:line="240" w:lineRule="auto"/>
      </w:pPr>
      <w:r>
        <w:separator/>
      </w:r>
    </w:p>
  </w:footnote>
  <w:footnote w:type="continuationSeparator" w:id="0">
    <w:p w14:paraId="5AC2DEBA" w14:textId="77777777" w:rsidR="0058490F" w:rsidRDefault="0058490F" w:rsidP="00A437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53D13" w14:textId="77777777" w:rsidR="00134B80" w:rsidRDefault="00134B80" w:rsidP="00A43737">
    <w:pPr>
      <w:rPr>
        <w:b/>
        <w:bCs/>
        <w:sz w:val="28"/>
        <w:szCs w:val="28"/>
      </w:rPr>
    </w:pPr>
  </w:p>
  <w:p w14:paraId="2454C9B0" w14:textId="77777777" w:rsidR="00A43737" w:rsidRPr="00A43737" w:rsidRDefault="00A43737" w:rsidP="00A437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A60AA1"/>
    <w:multiLevelType w:val="hybridMultilevel"/>
    <w:tmpl w:val="ABDA3C6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7126624"/>
    <w:multiLevelType w:val="hybridMultilevel"/>
    <w:tmpl w:val="ABDA3C6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1213772">
    <w:abstractNumId w:val="0"/>
  </w:num>
  <w:num w:numId="2" w16cid:durableId="8434001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5AB"/>
    <w:rsid w:val="0000756F"/>
    <w:rsid w:val="00007CC0"/>
    <w:rsid w:val="00044E17"/>
    <w:rsid w:val="00057713"/>
    <w:rsid w:val="0007618C"/>
    <w:rsid w:val="000B6281"/>
    <w:rsid w:val="000C1D1F"/>
    <w:rsid w:val="000D0F34"/>
    <w:rsid w:val="000D65F1"/>
    <w:rsid w:val="000F7A50"/>
    <w:rsid w:val="00134B80"/>
    <w:rsid w:val="0016532F"/>
    <w:rsid w:val="00172B9D"/>
    <w:rsid w:val="001922B2"/>
    <w:rsid w:val="001A5CF7"/>
    <w:rsid w:val="0020253A"/>
    <w:rsid w:val="00203028"/>
    <w:rsid w:val="002033C8"/>
    <w:rsid w:val="002302B9"/>
    <w:rsid w:val="00232B3D"/>
    <w:rsid w:val="00282C4E"/>
    <w:rsid w:val="002925AB"/>
    <w:rsid w:val="0029674E"/>
    <w:rsid w:val="002A0EC1"/>
    <w:rsid w:val="002A3CA1"/>
    <w:rsid w:val="002C06C2"/>
    <w:rsid w:val="002D0813"/>
    <w:rsid w:val="002D284A"/>
    <w:rsid w:val="002F6795"/>
    <w:rsid w:val="003302C7"/>
    <w:rsid w:val="003830E5"/>
    <w:rsid w:val="00396F2E"/>
    <w:rsid w:val="003B0D14"/>
    <w:rsid w:val="003B27E2"/>
    <w:rsid w:val="003B79A5"/>
    <w:rsid w:val="003C5242"/>
    <w:rsid w:val="003D6BE7"/>
    <w:rsid w:val="003D6F95"/>
    <w:rsid w:val="004020FE"/>
    <w:rsid w:val="004079C4"/>
    <w:rsid w:val="004136CE"/>
    <w:rsid w:val="00417466"/>
    <w:rsid w:val="0042086B"/>
    <w:rsid w:val="00436120"/>
    <w:rsid w:val="0044261C"/>
    <w:rsid w:val="0044407C"/>
    <w:rsid w:val="004464EB"/>
    <w:rsid w:val="00450EE0"/>
    <w:rsid w:val="004A238E"/>
    <w:rsid w:val="004C21CA"/>
    <w:rsid w:val="004C4E75"/>
    <w:rsid w:val="004E27EE"/>
    <w:rsid w:val="005004DC"/>
    <w:rsid w:val="00504203"/>
    <w:rsid w:val="0051427D"/>
    <w:rsid w:val="00531BE2"/>
    <w:rsid w:val="00533724"/>
    <w:rsid w:val="005429CE"/>
    <w:rsid w:val="00543DA0"/>
    <w:rsid w:val="00554D23"/>
    <w:rsid w:val="0058490F"/>
    <w:rsid w:val="0059655C"/>
    <w:rsid w:val="005A37C2"/>
    <w:rsid w:val="005A797E"/>
    <w:rsid w:val="005E4C26"/>
    <w:rsid w:val="0060617F"/>
    <w:rsid w:val="00627F8C"/>
    <w:rsid w:val="00647622"/>
    <w:rsid w:val="00670A2D"/>
    <w:rsid w:val="00672DDF"/>
    <w:rsid w:val="006750D1"/>
    <w:rsid w:val="006869B8"/>
    <w:rsid w:val="006878FF"/>
    <w:rsid w:val="006B0A97"/>
    <w:rsid w:val="006B3AD5"/>
    <w:rsid w:val="00722199"/>
    <w:rsid w:val="007306AE"/>
    <w:rsid w:val="00762A32"/>
    <w:rsid w:val="00770325"/>
    <w:rsid w:val="0077638D"/>
    <w:rsid w:val="007A014D"/>
    <w:rsid w:val="007B4BAF"/>
    <w:rsid w:val="007E1C63"/>
    <w:rsid w:val="007E4956"/>
    <w:rsid w:val="008118EA"/>
    <w:rsid w:val="0081760B"/>
    <w:rsid w:val="00850A36"/>
    <w:rsid w:val="00875B22"/>
    <w:rsid w:val="008A550D"/>
    <w:rsid w:val="008C1C32"/>
    <w:rsid w:val="008D46C0"/>
    <w:rsid w:val="008E0551"/>
    <w:rsid w:val="008E12BD"/>
    <w:rsid w:val="008E6100"/>
    <w:rsid w:val="008F0DCA"/>
    <w:rsid w:val="009260CF"/>
    <w:rsid w:val="0093167D"/>
    <w:rsid w:val="00941B92"/>
    <w:rsid w:val="00942D59"/>
    <w:rsid w:val="009601B2"/>
    <w:rsid w:val="00961F91"/>
    <w:rsid w:val="009676BC"/>
    <w:rsid w:val="009853C8"/>
    <w:rsid w:val="009C3D8D"/>
    <w:rsid w:val="009E35B8"/>
    <w:rsid w:val="009F0D72"/>
    <w:rsid w:val="00A05534"/>
    <w:rsid w:val="00A2600A"/>
    <w:rsid w:val="00A307D6"/>
    <w:rsid w:val="00A34F45"/>
    <w:rsid w:val="00A43737"/>
    <w:rsid w:val="00A652C1"/>
    <w:rsid w:val="00A70679"/>
    <w:rsid w:val="00A73D4E"/>
    <w:rsid w:val="00A9093B"/>
    <w:rsid w:val="00A91D5D"/>
    <w:rsid w:val="00B03AC5"/>
    <w:rsid w:val="00B10EBB"/>
    <w:rsid w:val="00B20107"/>
    <w:rsid w:val="00B20B5E"/>
    <w:rsid w:val="00B37682"/>
    <w:rsid w:val="00B5780C"/>
    <w:rsid w:val="00B80632"/>
    <w:rsid w:val="00B86C23"/>
    <w:rsid w:val="00BB5E0A"/>
    <w:rsid w:val="00BC76D9"/>
    <w:rsid w:val="00BD479A"/>
    <w:rsid w:val="00BF79E8"/>
    <w:rsid w:val="00C02296"/>
    <w:rsid w:val="00C22574"/>
    <w:rsid w:val="00C43C56"/>
    <w:rsid w:val="00C727D3"/>
    <w:rsid w:val="00C8794D"/>
    <w:rsid w:val="00C95D90"/>
    <w:rsid w:val="00CB6EA7"/>
    <w:rsid w:val="00CD0EC1"/>
    <w:rsid w:val="00CD144E"/>
    <w:rsid w:val="00CF0A93"/>
    <w:rsid w:val="00CF1BBC"/>
    <w:rsid w:val="00D12830"/>
    <w:rsid w:val="00D1743E"/>
    <w:rsid w:val="00D535D6"/>
    <w:rsid w:val="00D65EAD"/>
    <w:rsid w:val="00D712A6"/>
    <w:rsid w:val="00D85A3D"/>
    <w:rsid w:val="00D86EFA"/>
    <w:rsid w:val="00D90511"/>
    <w:rsid w:val="00D91497"/>
    <w:rsid w:val="00DB61BC"/>
    <w:rsid w:val="00DC20E4"/>
    <w:rsid w:val="00DC3A40"/>
    <w:rsid w:val="00E3727A"/>
    <w:rsid w:val="00E42F14"/>
    <w:rsid w:val="00E731A3"/>
    <w:rsid w:val="00EA1A02"/>
    <w:rsid w:val="00EA58B1"/>
    <w:rsid w:val="00EB227E"/>
    <w:rsid w:val="00EB2595"/>
    <w:rsid w:val="00EB61F5"/>
    <w:rsid w:val="00EE4980"/>
    <w:rsid w:val="00F040C3"/>
    <w:rsid w:val="00F07F16"/>
    <w:rsid w:val="00F570E5"/>
    <w:rsid w:val="00F63FF2"/>
    <w:rsid w:val="00F971BC"/>
    <w:rsid w:val="00FB3D89"/>
    <w:rsid w:val="00FE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D80259"/>
  <w15:chartTrackingRefBased/>
  <w15:docId w15:val="{AB6AF529-B3C0-4B6E-8DCF-F93F61DCC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29CE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3372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2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437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3737"/>
  </w:style>
  <w:style w:type="paragraph" w:styleId="Footer">
    <w:name w:val="footer"/>
    <w:basedOn w:val="Normal"/>
    <w:link w:val="FooterChar"/>
    <w:uiPriority w:val="99"/>
    <w:unhideWhenUsed/>
    <w:rsid w:val="00A437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3737"/>
  </w:style>
  <w:style w:type="paragraph" w:styleId="Revision">
    <w:name w:val="Revision"/>
    <w:hidden/>
    <w:uiPriority w:val="99"/>
    <w:semiHidden/>
    <w:rsid w:val="004020FE"/>
    <w:pPr>
      <w:spacing w:after="0" w:line="240" w:lineRule="auto"/>
    </w:pPr>
  </w:style>
  <w:style w:type="table" w:styleId="TableGrid">
    <w:name w:val="Table Grid"/>
    <w:basedOn w:val="TableNormal"/>
    <w:uiPriority w:val="39"/>
    <w:rsid w:val="00533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3372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A3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3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37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3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37C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84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jpe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olej021\Downloads\Forms%20and%20templates\VAT%20Declaration%20Form_v2%20Nov%20202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2A52B175C3024D8A7514974F43D9F5" ma:contentTypeVersion="4" ma:contentTypeDescription="Create a new document." ma:contentTypeScope="" ma:versionID="ee96b5865fc81920ded19918655529dc">
  <xsd:schema xmlns:xsd="http://www.w3.org/2001/XMLSchema" xmlns:xs="http://www.w3.org/2001/XMLSchema" xmlns:p="http://schemas.microsoft.com/office/2006/metadata/properties" xmlns:ns2="d4166885-337f-4736-8600-787b33c06d2c" targetNamespace="http://schemas.microsoft.com/office/2006/metadata/properties" ma:root="true" ma:fieldsID="d445d0532dc3c2ff8323bb6ae9ae4577" ns2:_="">
    <xsd:import namespace="d4166885-337f-4736-8600-787b33c06d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166885-337f-4736-8600-787b33c06d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DCAFBB-27FE-4B81-AC71-3719AA57B3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1B3C2E-50CF-4BD2-A658-87AA88F053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3E84BBF-AC66-4636-87D6-83B49D7217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C0831E-952B-4DB4-89A3-D8CCDD5F5A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166885-337f-4736-8600-787b33c06d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VAT Declaration Form_v2 Nov 2025</Template>
  <TotalTime>0</TotalTime>
  <Pages>4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Government of Malta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Cole Jessica at MEFL</dc:creator>
  <cp:keywords/>
  <dc:description/>
  <cp:lastModifiedBy>Cole Jessica at MFI</cp:lastModifiedBy>
  <cp:revision>1</cp:revision>
  <dcterms:created xsi:type="dcterms:W3CDTF">2026-05-11T16:12:00Z</dcterms:created>
  <dcterms:modified xsi:type="dcterms:W3CDTF">2026-05-11T16:12:00Z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0x010100472A52B175C3024D8A7514974F43D9F5</vt:lpwstr>
  </property>
</Properties>
</file>